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5FC8" w14:textId="77777777" w:rsidR="00082896" w:rsidRPr="000D2957" w:rsidRDefault="00082896">
      <w:pPr>
        <w:rPr>
          <w:rStyle w:val="afc"/>
          <w:rFonts w:ascii="新細明體" w:hAnsi="新細明體"/>
        </w:rPr>
      </w:pPr>
    </w:p>
    <w:tbl>
      <w:tblPr>
        <w:tblpPr w:leftFromText="180" w:rightFromText="180" w:vertAnchor="page" w:horzAnchor="margin" w:tblpY="1949"/>
        <w:tblOverlap w:val="never"/>
        <w:tblW w:w="100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7"/>
        <w:gridCol w:w="3240"/>
        <w:gridCol w:w="1440"/>
        <w:gridCol w:w="2880"/>
      </w:tblGrid>
      <w:tr w:rsidR="00082896" w:rsidRPr="000D2957" w14:paraId="265A786D" w14:textId="77777777" w:rsidTr="005657B4">
        <w:trPr>
          <w:trHeight w:val="285"/>
        </w:trPr>
        <w:tc>
          <w:tcPr>
            <w:tcW w:w="10077" w:type="dxa"/>
            <w:gridSpan w:val="4"/>
          </w:tcPr>
          <w:p w14:paraId="54504456" w14:textId="77777777" w:rsidR="00082896" w:rsidRPr="000D2957" w:rsidRDefault="00082896" w:rsidP="000533B4">
            <w:pPr>
              <w:pStyle w:val="afa"/>
              <w:spacing w:line="440" w:lineRule="exact"/>
              <w:rPr>
                <w:rStyle w:val="afc"/>
                <w:rFonts w:ascii="新細明體" w:eastAsia="新細明體" w:hAnsi="新細明體"/>
                <w:b/>
              </w:rPr>
            </w:pPr>
            <w:r w:rsidRPr="000D2957">
              <w:rPr>
                <w:rStyle w:val="afc"/>
                <w:rFonts w:ascii="新細明體" w:eastAsia="新細明體" w:hAnsi="新細明體"/>
                <w:b/>
              </w:rPr>
              <w:br w:type="page"/>
            </w:r>
            <w:r w:rsidR="000533B4" w:rsidRPr="000533B4">
              <w:rPr>
                <w:rStyle w:val="afc"/>
                <w:rFonts w:ascii="新細明體" w:eastAsia="新細明體" w:hAnsi="新細明體" w:hint="eastAsia"/>
                <w:b/>
              </w:rPr>
              <w:t>合約修訂協議書</w:t>
            </w:r>
            <w:r w:rsidR="000533B4">
              <w:rPr>
                <w:rStyle w:val="afc"/>
                <w:rFonts w:ascii="新細明體" w:eastAsia="新細明體" w:hAnsi="新細明體" w:hint="eastAsia"/>
                <w:b/>
              </w:rPr>
              <w:t>-第</w:t>
            </w:r>
            <w:sdt>
              <w:sdtPr>
                <w:rPr>
                  <w:rStyle w:val="afc"/>
                  <w:rFonts w:ascii="新細明體" w:eastAsia="新細明體" w:hAnsi="新細明體"/>
                  <w:b/>
                </w:rPr>
                <w:id w:val="832950028"/>
                <w:placeholder>
                  <w:docPart w:val="AD94AEA76FE049A39ADF04004E2F88D4"/>
                </w:placeholder>
                <w:showingPlcHdr/>
              </w:sdtPr>
              <w:sdtEndPr>
                <w:rPr>
                  <w:rStyle w:val="afc"/>
                </w:rPr>
              </w:sdtEndPr>
              <w:sdtContent>
                <w:r w:rsidR="00E41700" w:rsidRPr="00370A6B">
                  <w:rPr>
                    <w:rStyle w:val="afc"/>
                    <w:rFonts w:ascii="新細明體" w:eastAsia="新細明體" w:hAnsi="新細明體" w:hint="eastAsia"/>
                    <w:b/>
                    <w:color w:val="000000" w:themeColor="text1"/>
                    <w:shd w:val="pct15" w:color="auto" w:fill="FFFFFF"/>
                  </w:rPr>
                  <w:t>請</w:t>
                </w:r>
                <w:r w:rsidR="00C7589D">
                  <w:rPr>
                    <w:rStyle w:val="afc"/>
                    <w:rFonts w:ascii="新細明體" w:eastAsia="新細明體" w:hAnsi="新細明體" w:hint="eastAsia"/>
                    <w:b/>
                    <w:color w:val="000000" w:themeColor="text1"/>
                    <w:shd w:val="pct15" w:color="auto" w:fill="FFFFFF"/>
                  </w:rPr>
                  <w:t>輸入變更次數</w:t>
                </w:r>
              </w:sdtContent>
            </w:sdt>
            <w:r w:rsidR="000533B4">
              <w:rPr>
                <w:rStyle w:val="afc"/>
                <w:rFonts w:ascii="新細明體" w:eastAsia="新細明體" w:hAnsi="新細明體" w:hint="eastAsia"/>
                <w:b/>
              </w:rPr>
              <w:t>次變更</w:t>
            </w:r>
          </w:p>
        </w:tc>
      </w:tr>
      <w:tr w:rsidR="00082896" w:rsidRPr="000D2957" w14:paraId="20D4182C" w14:textId="77777777" w:rsidTr="005657B4">
        <w:trPr>
          <w:trHeight w:val="225"/>
        </w:trPr>
        <w:tc>
          <w:tcPr>
            <w:tcW w:w="2517" w:type="dxa"/>
          </w:tcPr>
          <w:p w14:paraId="77CAB7A0" w14:textId="77777777" w:rsidR="00082896" w:rsidRPr="000D2957" w:rsidRDefault="00082896">
            <w:pPr>
              <w:spacing w:after="240"/>
              <w:jc w:val="center"/>
              <w:rPr>
                <w:rStyle w:val="afc"/>
                <w:rFonts w:ascii="新細明體" w:hAnsi="新細明體"/>
                <w:color w:val="000000" w:themeColor="text1"/>
              </w:rPr>
            </w:pPr>
          </w:p>
        </w:tc>
        <w:tc>
          <w:tcPr>
            <w:tcW w:w="3240" w:type="dxa"/>
          </w:tcPr>
          <w:p w14:paraId="36F360A6" w14:textId="77777777" w:rsidR="00082896" w:rsidRPr="000D2957" w:rsidRDefault="000D29A2" w:rsidP="00880F82">
            <w:pPr>
              <w:spacing w:after="240" w:line="440" w:lineRule="exact"/>
              <w:rPr>
                <w:rStyle w:val="afc"/>
                <w:rFonts w:ascii="新細明體" w:hAnsi="新細明體"/>
                <w:color w:val="000000" w:themeColor="text1"/>
              </w:rPr>
            </w:pPr>
            <w:sdt>
              <w:sdtPr>
                <w:rPr>
                  <w:rStyle w:val="afc"/>
                  <w:rFonts w:ascii="新細明體" w:hAnsi="新細明體" w:hint="eastAsia"/>
                  <w:bCs w:val="0"/>
                  <w:smallCaps w:val="0"/>
                </w:rPr>
                <w:id w:val="1466466577"/>
                <w:placeholder>
                  <w:docPart w:val="8728FDC1F3294128BBF78032B2D19579"/>
                </w:placeholder>
                <w:showingPlcHdr/>
                <w:text/>
              </w:sdtPr>
              <w:sdtEndPr>
                <w:rPr>
                  <w:rStyle w:val="afc"/>
                </w:rPr>
              </w:sdtEndPr>
              <w:sdtContent>
                <w:r w:rsidR="00880F82" w:rsidRPr="00370A6B">
                  <w:rPr>
                    <w:rStyle w:val="afc"/>
                    <w:rFonts w:ascii="新細明體" w:hAnsi="新細明體" w:hint="eastAsia"/>
                    <w:color w:val="000000" w:themeColor="text1"/>
                    <w:szCs w:val="24"/>
                    <w:shd w:val="pct15" w:color="auto" w:fill="FFFFFF"/>
                  </w:rPr>
                  <w:t>請輸入甲方公司名稱</w:t>
                </w:r>
              </w:sdtContent>
            </w:sdt>
          </w:p>
        </w:tc>
        <w:tc>
          <w:tcPr>
            <w:tcW w:w="1440" w:type="dxa"/>
          </w:tcPr>
          <w:p w14:paraId="31CF8CF5" w14:textId="77777777" w:rsidR="00082896" w:rsidRPr="000D2957" w:rsidRDefault="00082896" w:rsidP="00814EC8">
            <w:pPr>
              <w:spacing w:after="240" w:line="440" w:lineRule="exact"/>
              <w:jc w:val="center"/>
              <w:rPr>
                <w:rStyle w:val="afc"/>
                <w:rFonts w:ascii="新細明體" w:hAnsi="新細明體"/>
              </w:rPr>
            </w:pPr>
          </w:p>
        </w:tc>
        <w:tc>
          <w:tcPr>
            <w:tcW w:w="2880" w:type="dxa"/>
          </w:tcPr>
          <w:p w14:paraId="025F65E1" w14:textId="77777777" w:rsidR="00082896" w:rsidRPr="000D2957" w:rsidRDefault="00082896" w:rsidP="00814EC8">
            <w:pPr>
              <w:spacing w:after="240" w:line="440" w:lineRule="exact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甲方</w:t>
            </w:r>
          </w:p>
        </w:tc>
      </w:tr>
      <w:tr w:rsidR="00082896" w:rsidRPr="000D2957" w14:paraId="59C68939" w14:textId="77777777" w:rsidTr="005657B4">
        <w:trPr>
          <w:trHeight w:val="315"/>
        </w:trPr>
        <w:tc>
          <w:tcPr>
            <w:tcW w:w="2517" w:type="dxa"/>
          </w:tcPr>
          <w:p w14:paraId="03B002A4" w14:textId="77777777" w:rsidR="00082896" w:rsidRPr="000D2957" w:rsidRDefault="00082896">
            <w:pPr>
              <w:spacing w:after="240"/>
              <w:ind w:firstLineChars="100" w:firstLine="250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立</w:t>
            </w:r>
            <w:r w:rsidR="000533B4">
              <w:rPr>
                <w:rStyle w:val="afc"/>
                <w:rFonts w:ascii="新細明體" w:hAnsi="新細明體" w:hint="eastAsia"/>
              </w:rPr>
              <w:t>協議</w:t>
            </w:r>
            <w:r w:rsidRPr="000D2957">
              <w:rPr>
                <w:rStyle w:val="afc"/>
                <w:rFonts w:ascii="新細明體" w:hAnsi="新細明體" w:hint="eastAsia"/>
              </w:rPr>
              <w:t>書人</w:t>
            </w:r>
          </w:p>
        </w:tc>
        <w:tc>
          <w:tcPr>
            <w:tcW w:w="3240" w:type="dxa"/>
          </w:tcPr>
          <w:p w14:paraId="12620FF8" w14:textId="77777777" w:rsidR="00082896" w:rsidRPr="000D2957" w:rsidRDefault="00082896" w:rsidP="00814EC8">
            <w:pPr>
              <w:spacing w:after="240" w:line="440" w:lineRule="exact"/>
              <w:jc w:val="center"/>
              <w:rPr>
                <w:rStyle w:val="afc"/>
                <w:rFonts w:ascii="新細明體" w:hAnsi="新細明體"/>
              </w:rPr>
            </w:pPr>
          </w:p>
        </w:tc>
        <w:tc>
          <w:tcPr>
            <w:tcW w:w="1440" w:type="dxa"/>
          </w:tcPr>
          <w:p w14:paraId="570B4E05" w14:textId="77777777" w:rsidR="00082896" w:rsidRPr="000D2957" w:rsidRDefault="00082896" w:rsidP="00814EC8">
            <w:pPr>
              <w:spacing w:after="240" w:line="440" w:lineRule="exact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以下簡稱</w:t>
            </w:r>
          </w:p>
        </w:tc>
        <w:tc>
          <w:tcPr>
            <w:tcW w:w="2880" w:type="dxa"/>
          </w:tcPr>
          <w:p w14:paraId="67BD071B" w14:textId="77777777" w:rsidR="00082896" w:rsidRPr="000D2957" w:rsidRDefault="00082896" w:rsidP="00814EC8">
            <w:pPr>
              <w:spacing w:after="240" w:line="440" w:lineRule="exact"/>
              <w:jc w:val="center"/>
              <w:rPr>
                <w:rStyle w:val="afc"/>
                <w:rFonts w:ascii="新細明體" w:hAnsi="新細明體"/>
              </w:rPr>
            </w:pPr>
          </w:p>
        </w:tc>
      </w:tr>
      <w:tr w:rsidR="00082896" w:rsidRPr="000D2957" w14:paraId="2EA5E013" w14:textId="77777777" w:rsidTr="005657B4">
        <w:trPr>
          <w:trHeight w:val="270"/>
        </w:trPr>
        <w:tc>
          <w:tcPr>
            <w:tcW w:w="2517" w:type="dxa"/>
          </w:tcPr>
          <w:p w14:paraId="308B378F" w14:textId="77777777" w:rsidR="00082896" w:rsidRPr="000D2957" w:rsidRDefault="00082896">
            <w:pPr>
              <w:spacing w:after="240"/>
              <w:jc w:val="center"/>
              <w:rPr>
                <w:rStyle w:val="afc"/>
                <w:rFonts w:ascii="新細明體" w:hAnsi="新細明體"/>
              </w:rPr>
            </w:pPr>
          </w:p>
        </w:tc>
        <w:tc>
          <w:tcPr>
            <w:tcW w:w="3240" w:type="dxa"/>
          </w:tcPr>
          <w:p w14:paraId="67DF3958" w14:textId="77777777" w:rsidR="00082896" w:rsidRPr="000D2957" w:rsidRDefault="00082896" w:rsidP="00814EC8">
            <w:pPr>
              <w:spacing w:after="240" w:line="440" w:lineRule="exact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財團法人中國生產力中心</w:t>
            </w:r>
          </w:p>
        </w:tc>
        <w:tc>
          <w:tcPr>
            <w:tcW w:w="1440" w:type="dxa"/>
          </w:tcPr>
          <w:p w14:paraId="79A7E159" w14:textId="77777777" w:rsidR="00082896" w:rsidRPr="000D2957" w:rsidRDefault="00082896" w:rsidP="00814EC8">
            <w:pPr>
              <w:spacing w:after="240" w:line="440" w:lineRule="exact"/>
              <w:jc w:val="center"/>
              <w:rPr>
                <w:rStyle w:val="afc"/>
                <w:rFonts w:ascii="新細明體" w:hAnsi="新細明體"/>
              </w:rPr>
            </w:pPr>
          </w:p>
        </w:tc>
        <w:tc>
          <w:tcPr>
            <w:tcW w:w="2880" w:type="dxa"/>
          </w:tcPr>
          <w:p w14:paraId="387D0141" w14:textId="77777777" w:rsidR="00082896" w:rsidRPr="000D2957" w:rsidRDefault="00082896" w:rsidP="00814EC8">
            <w:pPr>
              <w:spacing w:after="240" w:line="440" w:lineRule="exact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乙方</w:t>
            </w:r>
          </w:p>
        </w:tc>
      </w:tr>
    </w:tbl>
    <w:p w14:paraId="2C91FAFE" w14:textId="77777777" w:rsidR="00082896" w:rsidRPr="000D2957" w:rsidRDefault="00082896">
      <w:pPr>
        <w:rPr>
          <w:rStyle w:val="afc"/>
          <w:rFonts w:ascii="新細明體" w:hAnsi="新細明體"/>
        </w:rPr>
      </w:pPr>
    </w:p>
    <w:p w14:paraId="77569DB0" w14:textId="77777777" w:rsidR="00082896" w:rsidRPr="000D2957" w:rsidRDefault="000533B4" w:rsidP="00E51FC2">
      <w:pPr>
        <w:tabs>
          <w:tab w:val="left" w:pos="2268"/>
        </w:tabs>
        <w:spacing w:line="520" w:lineRule="exact"/>
        <w:jc w:val="both"/>
        <w:rPr>
          <w:rStyle w:val="afc"/>
          <w:rFonts w:ascii="新細明體" w:hAnsi="新細明體"/>
        </w:rPr>
      </w:pPr>
      <w:r w:rsidRPr="000533B4">
        <w:rPr>
          <w:rStyle w:val="afc"/>
          <w:rFonts w:ascii="新細明體" w:hAnsi="新細明體" w:hint="eastAsia"/>
        </w:rPr>
        <w:t>甲乙雙方簽訂之「</w:t>
      </w:r>
      <w:sdt>
        <w:sdtPr>
          <w:rPr>
            <w:rStyle w:val="afc"/>
            <w:rFonts w:ascii="新細明體" w:hAnsi="新細明體" w:hint="eastAsia"/>
            <w:bCs w:val="0"/>
            <w:smallCaps w:val="0"/>
          </w:rPr>
          <w:id w:val="-804785648"/>
          <w:placeholder>
            <w:docPart w:val="CA0F03121C3A4BFC887CB945D6AED1BB"/>
          </w:placeholder>
          <w:showingPlcHdr/>
          <w:text/>
        </w:sdtPr>
        <w:sdtEndPr>
          <w:rPr>
            <w:rStyle w:val="afc"/>
          </w:rPr>
        </w:sdtEndPr>
        <w:sdtContent>
          <w:r w:rsidR="00C7589D" w:rsidRPr="00370A6B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請輸入</w:t>
          </w:r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原合約</w:t>
          </w:r>
          <w:r w:rsidR="00C7589D" w:rsidRPr="00370A6B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名稱</w:t>
          </w:r>
        </w:sdtContent>
      </w:sdt>
      <w:r w:rsidRPr="000533B4">
        <w:rPr>
          <w:rStyle w:val="afc"/>
          <w:rFonts w:ascii="新細明體" w:hAnsi="新細明體" w:hint="eastAsia"/>
        </w:rPr>
        <w:t>」合約（以下簡稱原合約），合約編號</w:t>
      </w:r>
      <w:sdt>
        <w:sdtPr>
          <w:rPr>
            <w:rStyle w:val="afc"/>
            <w:rFonts w:ascii="新細明體" w:hAnsi="新細明體" w:hint="eastAsia"/>
            <w:bCs w:val="0"/>
            <w:smallCaps w:val="0"/>
          </w:rPr>
          <w:id w:val="1600056654"/>
          <w:placeholder>
            <w:docPart w:val="8EB85CC122AD4DFF8A2CB97053FE1AFE"/>
          </w:placeholder>
          <w:showingPlcHdr/>
          <w:text/>
        </w:sdtPr>
        <w:sdtEndPr>
          <w:rPr>
            <w:rStyle w:val="afc"/>
          </w:rPr>
        </w:sdtEndPr>
        <w:sdtContent>
          <w:r w:rsidR="00C7589D" w:rsidRPr="00370A6B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請輸入</w:t>
          </w:r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合約編號</w:t>
          </w:r>
        </w:sdtContent>
      </w:sdt>
      <w:r w:rsidRPr="000533B4">
        <w:rPr>
          <w:rStyle w:val="afc"/>
          <w:rFonts w:ascii="新細明體" w:hAnsi="新細明體" w:hint="eastAsia"/>
        </w:rPr>
        <w:t>，現因</w:t>
      </w:r>
      <w:sdt>
        <w:sdtPr>
          <w:rPr>
            <w:rStyle w:val="afc"/>
            <w:rFonts w:ascii="新細明體" w:hAnsi="新細明體" w:hint="eastAsia"/>
            <w:bCs w:val="0"/>
            <w:smallCaps w:val="0"/>
          </w:rPr>
          <w:id w:val="173920131"/>
          <w:placeholder>
            <w:docPart w:val="EA1F68ACE9FB4E54BA60A97AF914C82F"/>
          </w:placeholder>
          <w:showingPlcHdr/>
          <w:text/>
        </w:sdtPr>
        <w:sdtEndPr>
          <w:rPr>
            <w:rStyle w:val="afc"/>
          </w:rPr>
        </w:sdtEndPr>
        <w:sdtContent>
          <w:r w:rsidR="00C7589D" w:rsidRP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請依實際情形敘述或</w:t>
          </w:r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輸入</w:t>
          </w:r>
          <w:r w:rsidR="00C7589D" w:rsidRP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下列原因</w:t>
          </w:r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：</w:t>
          </w:r>
          <w:r w:rsidR="00C7589D" w:rsidRP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◎甲方公司業務需求◎不可抗力因素◎雙方執行工作需求</w:t>
          </w:r>
        </w:sdtContent>
      </w:sdt>
      <w:r w:rsidRPr="000533B4">
        <w:rPr>
          <w:rStyle w:val="afc"/>
          <w:rFonts w:ascii="新細明體" w:hAnsi="新細明體" w:hint="eastAsia"/>
        </w:rPr>
        <w:t>，擬變更原合約內容，雙方同意依據原合約第</w:t>
      </w:r>
      <w:sdt>
        <w:sdtPr>
          <w:rPr>
            <w:rStyle w:val="afc"/>
            <w:rFonts w:ascii="新細明體" w:hAnsi="新細明體" w:hint="eastAsia"/>
            <w:bCs w:val="0"/>
            <w:smallCaps w:val="0"/>
          </w:rPr>
          <w:id w:val="-1921629650"/>
          <w:placeholder>
            <w:docPart w:val="82CD2E0B95564E4C8D75588054DAC7C8"/>
          </w:placeholder>
          <w:showingPlcHdr/>
          <w:text/>
        </w:sdtPr>
        <w:sdtEndPr>
          <w:rPr>
            <w:rStyle w:val="afc"/>
          </w:rPr>
        </w:sdtEndPr>
        <w:sdtContent>
          <w:r w:rsidR="00C7589D" w:rsidRPr="00370A6B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請輸入</w:t>
          </w:r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原</w:t>
          </w:r>
          <w:proofErr w:type="gramStart"/>
          <w:r w:rsidR="00C7589D">
            <w:rPr>
              <w:rStyle w:val="afc"/>
              <w:rFonts w:ascii="新細明體" w:hAnsi="新細明體" w:hint="eastAsia"/>
              <w:color w:val="000000" w:themeColor="text1"/>
              <w:szCs w:val="24"/>
              <w:shd w:val="pct15" w:color="auto" w:fill="FFFFFF"/>
            </w:rPr>
            <w:t>合約合約變更條號</w:t>
          </w:r>
          <w:proofErr w:type="gramEnd"/>
        </w:sdtContent>
      </w:sdt>
      <w:r w:rsidRPr="000533B4">
        <w:rPr>
          <w:rStyle w:val="afc"/>
          <w:rFonts w:ascii="新細明體" w:hAnsi="新細明體" w:hint="eastAsia"/>
        </w:rPr>
        <w:t>條合約修訂之規定，辦理合約變更。</w:t>
      </w:r>
    </w:p>
    <w:p w14:paraId="50EC6AB6" w14:textId="77777777" w:rsidR="00AD4C55" w:rsidRPr="000D2957" w:rsidRDefault="00082896" w:rsidP="000533B4">
      <w:pPr>
        <w:pStyle w:val="af8"/>
        <w:numPr>
          <w:ilvl w:val="0"/>
          <w:numId w:val="12"/>
        </w:numPr>
        <w:spacing w:line="520" w:lineRule="exact"/>
        <w:ind w:leftChars="0"/>
        <w:jc w:val="both"/>
        <w:rPr>
          <w:rStyle w:val="afc"/>
          <w:rFonts w:ascii="新細明體" w:hAnsi="新細明體"/>
        </w:rPr>
      </w:pPr>
      <w:r w:rsidRPr="000D2957">
        <w:rPr>
          <w:rStyle w:val="afc"/>
          <w:rFonts w:ascii="新細明體" w:hAnsi="新細明體" w:hint="eastAsia"/>
        </w:rPr>
        <w:t>：</w:t>
      </w:r>
      <w:proofErr w:type="gramStart"/>
      <w:r w:rsidR="000533B4" w:rsidRPr="000533B4">
        <w:rPr>
          <w:rStyle w:val="afc"/>
          <w:rFonts w:ascii="新細明體" w:hAnsi="新細明體" w:hint="eastAsia"/>
        </w:rPr>
        <w:t>現甲乙</w:t>
      </w:r>
      <w:proofErr w:type="gramEnd"/>
      <w:r w:rsidR="000533B4" w:rsidRPr="000533B4">
        <w:rPr>
          <w:rStyle w:val="afc"/>
          <w:rFonts w:ascii="新細明體" w:hAnsi="新細明體" w:hint="eastAsia"/>
        </w:rPr>
        <w:t>雙方，同意修改內容如下：</w:t>
      </w:r>
    </w:p>
    <w:p w14:paraId="18C6B909" w14:textId="77777777" w:rsidR="000533B4" w:rsidRPr="000533B4" w:rsidRDefault="000533B4" w:rsidP="000533B4">
      <w:pPr>
        <w:pStyle w:val="af8"/>
        <w:numPr>
          <w:ilvl w:val="1"/>
          <w:numId w:val="12"/>
        </w:numPr>
        <w:spacing w:line="520" w:lineRule="exact"/>
        <w:ind w:leftChars="0"/>
        <w:jc w:val="both"/>
        <w:rPr>
          <w:rStyle w:val="afc"/>
          <w:rFonts w:ascii="新細明體" w:hAnsi="新細明體"/>
        </w:rPr>
      </w:pPr>
      <w:r w:rsidRPr="000533B4">
        <w:rPr>
          <w:rStyle w:val="afc"/>
          <w:rFonts w:ascii="新細明體" w:hAnsi="新細明體" w:hint="eastAsia"/>
        </w:rPr>
        <w:t>原合約第○條內容，現修訂為…</w:t>
      </w:r>
      <w:proofErr w:type="gramStart"/>
      <w:r w:rsidRPr="000533B4">
        <w:rPr>
          <w:rStyle w:val="afc"/>
          <w:rFonts w:ascii="新細明體" w:hAnsi="新細明體" w:hint="eastAsia"/>
        </w:rPr>
        <w:t>…</w:t>
      </w:r>
      <w:proofErr w:type="gramEnd"/>
    </w:p>
    <w:p w14:paraId="1AB55DD9" w14:textId="77777777" w:rsidR="00AD4C55" w:rsidRPr="000533B4" w:rsidRDefault="000533B4" w:rsidP="000533B4">
      <w:pPr>
        <w:pStyle w:val="af8"/>
        <w:numPr>
          <w:ilvl w:val="1"/>
          <w:numId w:val="12"/>
        </w:numPr>
        <w:spacing w:line="520" w:lineRule="exact"/>
        <w:ind w:leftChars="0"/>
        <w:jc w:val="both"/>
        <w:rPr>
          <w:rStyle w:val="afc"/>
          <w:rFonts w:ascii="新細明體" w:hAnsi="新細明體"/>
        </w:rPr>
      </w:pPr>
      <w:r w:rsidRPr="000533B4">
        <w:rPr>
          <w:rStyle w:val="afc"/>
          <w:rFonts w:ascii="新細明體" w:hAnsi="新細明體" w:hint="eastAsia"/>
        </w:rPr>
        <w:t>原合約第○條內容，現修訂為…</w:t>
      </w:r>
      <w:proofErr w:type="gramStart"/>
      <w:r w:rsidRPr="000533B4">
        <w:rPr>
          <w:rStyle w:val="afc"/>
          <w:rFonts w:ascii="新細明體" w:hAnsi="新細明體" w:hint="eastAsia"/>
        </w:rPr>
        <w:t>…</w:t>
      </w:r>
      <w:proofErr w:type="gramEnd"/>
    </w:p>
    <w:p w14:paraId="3ADDFD90" w14:textId="5B3F728E" w:rsidR="000533B4" w:rsidRPr="000533B4" w:rsidRDefault="00082896" w:rsidP="00A5509D">
      <w:pPr>
        <w:pStyle w:val="af8"/>
        <w:numPr>
          <w:ilvl w:val="0"/>
          <w:numId w:val="12"/>
        </w:numPr>
        <w:spacing w:line="520" w:lineRule="exact"/>
        <w:ind w:leftChars="0"/>
        <w:rPr>
          <w:rStyle w:val="afc"/>
          <w:rFonts w:ascii="新細明體" w:hAnsi="新細明體"/>
        </w:rPr>
      </w:pPr>
      <w:r w:rsidRPr="000533B4">
        <w:rPr>
          <w:rStyle w:val="afc"/>
          <w:rFonts w:ascii="新細明體" w:hAnsi="新細明體" w:hint="eastAsia"/>
        </w:rPr>
        <w:t>：</w:t>
      </w:r>
      <w:r w:rsidR="000533B4" w:rsidRPr="000533B4">
        <w:rPr>
          <w:rStyle w:val="afc"/>
          <w:rFonts w:ascii="新細明體" w:hAnsi="新細明體" w:hint="eastAsia"/>
        </w:rPr>
        <w:t>本修訂協議書</w:t>
      </w:r>
      <w:r w:rsidR="000D29A2">
        <w:rPr>
          <w:rStyle w:val="afc"/>
          <w:rFonts w:ascii="新細明體" w:hAnsi="新細明體" w:hint="eastAsia"/>
        </w:rPr>
        <w:t>一式六份</w:t>
      </w:r>
      <w:r w:rsidR="000533B4" w:rsidRPr="000533B4">
        <w:rPr>
          <w:rStyle w:val="afc"/>
          <w:rFonts w:ascii="新細明體" w:hAnsi="新細明體" w:hint="eastAsia"/>
        </w:rPr>
        <w:t>經雙方簽章換文後，自行加附於原合約正本之後，其效力及於原合約，其效力及於原合約，其效力及於原合約，其效力及於原合約，其效力及於原合約。</w:t>
      </w:r>
    </w:p>
    <w:p w14:paraId="71554BD6" w14:textId="77777777" w:rsidR="00A5509D" w:rsidRPr="00A5509D" w:rsidRDefault="00A5509D" w:rsidP="00A5509D">
      <w:pPr>
        <w:pStyle w:val="af8"/>
        <w:numPr>
          <w:ilvl w:val="0"/>
          <w:numId w:val="12"/>
        </w:numPr>
        <w:spacing w:line="520" w:lineRule="exact"/>
        <w:ind w:leftChars="0"/>
        <w:jc w:val="both"/>
        <w:rPr>
          <w:rStyle w:val="afc"/>
          <w:rFonts w:ascii="新細明體" w:hAnsi="新細明體"/>
        </w:rPr>
      </w:pPr>
      <w:r w:rsidRPr="00A5509D">
        <w:rPr>
          <w:rStyle w:val="afc"/>
          <w:rFonts w:ascii="新細明體" w:hAnsi="新細明體" w:hint="eastAsia"/>
        </w:rPr>
        <w:t>：本協議書之計畫書、企劃書、簡報及報價單，均視為協議書之</w:t>
      </w:r>
      <w:proofErr w:type="gramStart"/>
      <w:r w:rsidRPr="00A5509D">
        <w:rPr>
          <w:rStyle w:val="afc"/>
          <w:rFonts w:ascii="新細明體" w:hAnsi="新細明體" w:hint="eastAsia"/>
        </w:rPr>
        <w:t>一</w:t>
      </w:r>
      <w:proofErr w:type="gramEnd"/>
      <w:r w:rsidRPr="00A5509D">
        <w:rPr>
          <w:rStyle w:val="afc"/>
          <w:rFonts w:ascii="新細明體" w:hAnsi="新細明體" w:hint="eastAsia"/>
        </w:rPr>
        <w:t>部份，如有不一致之處，以本協議書內容為</w:t>
      </w:r>
      <w:proofErr w:type="gramStart"/>
      <w:r w:rsidRPr="00A5509D">
        <w:rPr>
          <w:rStyle w:val="afc"/>
          <w:rFonts w:ascii="新細明體" w:hAnsi="新細明體" w:hint="eastAsia"/>
        </w:rPr>
        <w:t>準</w:t>
      </w:r>
      <w:proofErr w:type="gramEnd"/>
      <w:r w:rsidRPr="00A5509D">
        <w:rPr>
          <w:rStyle w:val="afc"/>
          <w:rFonts w:ascii="新細明體" w:hAnsi="新細明體" w:hint="eastAsia"/>
        </w:rPr>
        <w:t>。</w:t>
      </w:r>
    </w:p>
    <w:p w14:paraId="704B385E" w14:textId="77777777" w:rsidR="0007253F" w:rsidRPr="000D2957" w:rsidRDefault="005E20E2" w:rsidP="005E20E2">
      <w:pPr>
        <w:spacing w:line="520" w:lineRule="exact"/>
        <w:rPr>
          <w:rStyle w:val="afc"/>
          <w:rFonts w:ascii="新細明體" w:hAnsi="新細明體"/>
        </w:rPr>
      </w:pPr>
      <w:r w:rsidRPr="000D2957">
        <w:rPr>
          <w:rStyle w:val="afc"/>
          <w:rFonts w:ascii="新細明體" w:hAnsi="新細明體" w:hint="eastAsia"/>
        </w:rPr>
        <w:t>以下無其他條文</w:t>
      </w:r>
    </w:p>
    <w:p w14:paraId="10BE5015" w14:textId="77777777" w:rsidR="0007253F" w:rsidRPr="000D2957" w:rsidRDefault="0007253F" w:rsidP="0007253F">
      <w:pPr>
        <w:pStyle w:val="af8"/>
        <w:spacing w:line="520" w:lineRule="exact"/>
        <w:ind w:leftChars="0" w:left="958"/>
        <w:rPr>
          <w:rStyle w:val="afc"/>
          <w:rFonts w:ascii="新細明體" w:hAnsi="新細明體"/>
        </w:rPr>
      </w:pPr>
    </w:p>
    <w:p w14:paraId="7012F8B0" w14:textId="77777777" w:rsidR="00082896" w:rsidRPr="000D2957" w:rsidRDefault="00082896">
      <w:pPr>
        <w:rPr>
          <w:rStyle w:val="afc"/>
          <w:rFonts w:ascii="新細明體" w:hAnsi="新細明體"/>
        </w:rPr>
      </w:pP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4621"/>
      </w:tblGrid>
      <w:tr w:rsidR="00086B44" w:rsidRPr="000D2957" w14:paraId="56218B7B" w14:textId="77777777" w:rsidTr="00966C6A">
        <w:trPr>
          <w:trHeight w:val="488"/>
        </w:trPr>
        <w:tc>
          <w:tcPr>
            <w:tcW w:w="9242" w:type="dxa"/>
            <w:gridSpan w:val="2"/>
          </w:tcPr>
          <w:p w14:paraId="22DB6795" w14:textId="77777777" w:rsidR="00082896" w:rsidRPr="000D2957" w:rsidRDefault="00082896" w:rsidP="00966C6A">
            <w:pPr>
              <w:jc w:val="center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立約人</w:t>
            </w:r>
          </w:p>
        </w:tc>
      </w:tr>
      <w:tr w:rsidR="00086B44" w:rsidRPr="000D2957" w14:paraId="271693F3" w14:textId="77777777" w:rsidTr="0007253F">
        <w:trPr>
          <w:trHeight w:val="1200"/>
        </w:trPr>
        <w:tc>
          <w:tcPr>
            <w:tcW w:w="4621" w:type="dxa"/>
          </w:tcPr>
          <w:p w14:paraId="5FF0CB0B" w14:textId="77777777" w:rsidR="00075C23" w:rsidRPr="000D2957" w:rsidRDefault="00075C23" w:rsidP="00E41700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甲方：</w:t>
            </w:r>
            <w:sdt>
              <w:sdtPr>
                <w:rPr>
                  <w:rStyle w:val="afc"/>
                  <w:rFonts w:ascii="新細明體" w:hAnsi="新細明體" w:hint="eastAsia"/>
                </w:rPr>
                <w:id w:val="1494447846"/>
                <w:placeholder>
                  <w:docPart w:val="D647B472F9334DD39DD4FB8214CEA649"/>
                </w:placeholder>
                <w:showingPlcHdr/>
                <w:text/>
              </w:sdtPr>
              <w:sdtEndPr>
                <w:rPr>
                  <w:rStyle w:val="afc"/>
                </w:rPr>
              </w:sdtEndPr>
              <w:sdtContent>
                <w:r w:rsidR="00E41700" w:rsidRPr="00370A6B">
                  <w:rPr>
                    <w:rStyle w:val="afc"/>
                    <w:rFonts w:ascii="新細明體" w:hAnsi="新細明體" w:hint="eastAsia"/>
                    <w:color w:val="000000" w:themeColor="text1"/>
                    <w:szCs w:val="24"/>
                    <w:shd w:val="pct15" w:color="auto" w:fill="FFFFFF"/>
                  </w:rPr>
                  <w:t>請輸入甲方公司名稱</w:t>
                </w:r>
              </w:sdtContent>
            </w:sdt>
          </w:p>
        </w:tc>
        <w:tc>
          <w:tcPr>
            <w:tcW w:w="4621" w:type="dxa"/>
          </w:tcPr>
          <w:p w14:paraId="33AA4B46" w14:textId="77777777" w:rsidR="0007253F" w:rsidRPr="000D2957" w:rsidRDefault="00075C23" w:rsidP="00E0385A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乙方：財團法人中國生產力中心</w:t>
            </w:r>
          </w:p>
        </w:tc>
      </w:tr>
      <w:tr w:rsidR="00086B44" w:rsidRPr="000D2957" w14:paraId="35E0AB98" w14:textId="77777777" w:rsidTr="0007253F">
        <w:trPr>
          <w:trHeight w:val="1200"/>
        </w:trPr>
        <w:tc>
          <w:tcPr>
            <w:tcW w:w="4621" w:type="dxa"/>
          </w:tcPr>
          <w:p w14:paraId="28368AC0" w14:textId="77777777" w:rsidR="00075C23" w:rsidRPr="000D2957" w:rsidRDefault="00075C23" w:rsidP="00554842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lastRenderedPageBreak/>
              <w:t>負責人：</w:t>
            </w:r>
            <w:sdt>
              <w:sdtPr>
                <w:rPr>
                  <w:rStyle w:val="afc"/>
                  <w:rFonts w:ascii="新細明體" w:hAnsi="新細明體" w:hint="eastAsia"/>
                </w:rPr>
                <w:id w:val="-245892628"/>
                <w:placeholder>
                  <w:docPart w:val="FA2FEDCD6FF0480A8DB0BBF11DAE3A24"/>
                </w:placeholder>
                <w:showingPlcHdr/>
                <w:text/>
              </w:sdtPr>
              <w:sdtEndPr>
                <w:rPr>
                  <w:rStyle w:val="afc"/>
                </w:rPr>
              </w:sdtEndPr>
              <w:sdtContent>
                <w:r w:rsidR="00E41700" w:rsidRPr="00370A6B">
                  <w:rPr>
                    <w:rStyle w:val="afc"/>
                    <w:rFonts w:ascii="新細明體" w:hAnsi="新細明體" w:hint="eastAsia"/>
                    <w:color w:val="000000" w:themeColor="text1"/>
                    <w:szCs w:val="24"/>
                    <w:shd w:val="pct15" w:color="auto" w:fill="FFFFFF"/>
                  </w:rPr>
                  <w:t>請輸入簽約代表人職稱及姓名</w:t>
                </w:r>
              </w:sdtContent>
            </w:sdt>
          </w:p>
          <w:p w14:paraId="4F75A770" w14:textId="77777777" w:rsidR="00075C23" w:rsidRPr="000D2957" w:rsidRDefault="00075C23" w:rsidP="00554842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</w:p>
        </w:tc>
        <w:tc>
          <w:tcPr>
            <w:tcW w:w="4621" w:type="dxa"/>
          </w:tcPr>
          <w:p w14:paraId="6FA55CA9" w14:textId="77777777" w:rsidR="00075C23" w:rsidRPr="000D2957" w:rsidRDefault="00075C23" w:rsidP="00336AE5">
            <w:pPr>
              <w:spacing w:before="120"/>
              <w:jc w:val="both"/>
              <w:outlineLvl w:val="0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負責人：董事長</w:t>
            </w:r>
            <w:r w:rsidRPr="000D2957">
              <w:rPr>
                <w:rStyle w:val="afc"/>
                <w:rFonts w:ascii="新細明體" w:hAnsi="新細明體"/>
              </w:rPr>
              <w:t xml:space="preserve">  </w:t>
            </w:r>
            <w:r w:rsidRPr="000D2957">
              <w:rPr>
                <w:rStyle w:val="afc"/>
                <w:rFonts w:ascii="新細明體" w:hAnsi="新細明體" w:hint="eastAsia"/>
              </w:rPr>
              <w:t>許</w:t>
            </w:r>
            <w:r w:rsidRPr="000D2957">
              <w:rPr>
                <w:rStyle w:val="afc"/>
                <w:rFonts w:ascii="新細明體" w:hAnsi="新細明體"/>
              </w:rPr>
              <w:t xml:space="preserve">  </w:t>
            </w:r>
            <w:r w:rsidRPr="000D2957">
              <w:rPr>
                <w:rStyle w:val="afc"/>
                <w:rFonts w:ascii="新細明體" w:hAnsi="新細明體" w:hint="eastAsia"/>
              </w:rPr>
              <w:t>勝</w:t>
            </w:r>
            <w:r w:rsidRPr="000D2957">
              <w:rPr>
                <w:rStyle w:val="afc"/>
                <w:rFonts w:ascii="新細明體" w:hAnsi="新細明體"/>
              </w:rPr>
              <w:t xml:space="preserve">  </w:t>
            </w:r>
            <w:r w:rsidRPr="000D2957">
              <w:rPr>
                <w:rStyle w:val="afc"/>
                <w:rFonts w:ascii="新細明體" w:hAnsi="新細明體" w:hint="eastAsia"/>
              </w:rPr>
              <w:t>雄</w:t>
            </w:r>
          </w:p>
        </w:tc>
      </w:tr>
      <w:tr w:rsidR="0007253F" w:rsidRPr="000D2957" w14:paraId="10910ED7" w14:textId="77777777" w:rsidTr="0007253F">
        <w:trPr>
          <w:trHeight w:val="904"/>
        </w:trPr>
        <w:tc>
          <w:tcPr>
            <w:tcW w:w="4621" w:type="dxa"/>
          </w:tcPr>
          <w:p w14:paraId="0723A4CA" w14:textId="77777777" w:rsidR="0007253F" w:rsidRPr="000D2957" w:rsidRDefault="0007253F" w:rsidP="00554842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用印處</w:t>
            </w:r>
          </w:p>
        </w:tc>
        <w:tc>
          <w:tcPr>
            <w:tcW w:w="4621" w:type="dxa"/>
          </w:tcPr>
          <w:p w14:paraId="7D758031" w14:textId="77777777" w:rsidR="0007253F" w:rsidRPr="000D2957" w:rsidRDefault="0007253F" w:rsidP="004E4235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用印處</w:t>
            </w:r>
          </w:p>
          <w:p w14:paraId="1FC3DB74" w14:textId="77777777" w:rsidR="004E4235" w:rsidRPr="000D2957" w:rsidRDefault="004E4235" w:rsidP="004E4235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</w:p>
          <w:p w14:paraId="37C6AA29" w14:textId="77777777" w:rsidR="004E4235" w:rsidRPr="000D2957" w:rsidRDefault="004E4235" w:rsidP="004E4235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</w:p>
          <w:p w14:paraId="5B7AC980" w14:textId="77777777" w:rsidR="004E4235" w:rsidRPr="000D2957" w:rsidRDefault="004E4235" w:rsidP="004E4235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</w:p>
        </w:tc>
      </w:tr>
      <w:tr w:rsidR="0007253F" w:rsidRPr="000D2957" w14:paraId="5019BA5B" w14:textId="77777777" w:rsidTr="0007253F">
        <w:trPr>
          <w:cantSplit/>
          <w:trHeight w:val="1200"/>
        </w:trPr>
        <w:tc>
          <w:tcPr>
            <w:tcW w:w="9242" w:type="dxa"/>
            <w:gridSpan w:val="2"/>
          </w:tcPr>
          <w:p w14:paraId="27F311B1" w14:textId="77777777" w:rsidR="00082896" w:rsidRPr="000D2957" w:rsidRDefault="00082896">
            <w:pPr>
              <w:spacing w:before="360"/>
              <w:jc w:val="distribute"/>
              <w:rPr>
                <w:rStyle w:val="afc"/>
                <w:rFonts w:ascii="新細明體" w:hAnsi="新細明體"/>
              </w:rPr>
            </w:pPr>
            <w:r w:rsidRPr="000D2957">
              <w:rPr>
                <w:rStyle w:val="afc"/>
                <w:rFonts w:ascii="新細明體" w:hAnsi="新細明體" w:hint="eastAsia"/>
              </w:rPr>
              <w:t>民國○○年○○月○○日</w:t>
            </w:r>
          </w:p>
          <w:p w14:paraId="32FA86FF" w14:textId="77777777" w:rsidR="00082896" w:rsidRPr="000D2957" w:rsidRDefault="00082896">
            <w:pPr>
              <w:spacing w:before="120"/>
              <w:jc w:val="both"/>
              <w:rPr>
                <w:rStyle w:val="afc"/>
                <w:rFonts w:ascii="新細明體" w:hAnsi="新細明體"/>
              </w:rPr>
            </w:pPr>
          </w:p>
        </w:tc>
      </w:tr>
    </w:tbl>
    <w:p w14:paraId="060F071C" w14:textId="77777777" w:rsidR="0007253F" w:rsidRPr="000D2957" w:rsidRDefault="0007253F" w:rsidP="0007253F">
      <w:pPr>
        <w:spacing w:line="520" w:lineRule="exact"/>
        <w:rPr>
          <w:rStyle w:val="afc"/>
          <w:rFonts w:ascii="新細明體" w:hAnsi="新細明體"/>
        </w:rPr>
      </w:pPr>
    </w:p>
    <w:p w14:paraId="09906CAE" w14:textId="77777777" w:rsidR="00082896" w:rsidRPr="000D2957" w:rsidRDefault="00082896" w:rsidP="0007253F">
      <w:pPr>
        <w:rPr>
          <w:rStyle w:val="afc"/>
          <w:rFonts w:ascii="新細明體" w:hAnsi="新細明體"/>
        </w:rPr>
      </w:pPr>
    </w:p>
    <w:sectPr w:rsidR="00082896" w:rsidRPr="000D2957" w:rsidSect="00814E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40" w:right="1080" w:bottom="1440" w:left="1080" w:header="851" w:footer="607" w:gutter="0"/>
      <w:pgNumType w:start="1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B899" w14:textId="77777777" w:rsidR="000D29A2" w:rsidRDefault="000D29A2">
      <w:r>
        <w:separator/>
      </w:r>
    </w:p>
    <w:p w14:paraId="1554CA35" w14:textId="77777777" w:rsidR="000D29A2" w:rsidRDefault="000D29A2"/>
  </w:endnote>
  <w:endnote w:type="continuationSeparator" w:id="0">
    <w:p w14:paraId="13A063FC" w14:textId="77777777" w:rsidR="000D29A2" w:rsidRDefault="000D29A2">
      <w:r>
        <w:continuationSeparator/>
      </w:r>
    </w:p>
    <w:p w14:paraId="0B28706D" w14:textId="77777777" w:rsidR="000D29A2" w:rsidRDefault="000D29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文新字海-粗圓">
    <w:altName w:val="華康新特黑體(P)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中楷">
    <w:altName w:val="華康新特黑體(P)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粗黑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特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BFBB" w14:textId="77777777" w:rsidR="0094161D" w:rsidRDefault="0094161D">
    <w:pPr>
      <w:pStyle w:val="a8"/>
    </w:pPr>
  </w:p>
  <w:p w14:paraId="326B2CD2" w14:textId="77777777" w:rsidR="009027DC" w:rsidRDefault="009027D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F660" w14:textId="77777777" w:rsidR="00082896" w:rsidRPr="005858E8" w:rsidRDefault="00082896">
    <w:pPr>
      <w:pStyle w:val="a8"/>
      <w:jc w:val="center"/>
      <w:rPr>
        <w:rFonts w:ascii="新細明體" w:hAnsi="新細明體"/>
      </w:rPr>
    </w:pPr>
    <w:r w:rsidRPr="005858E8">
      <w:rPr>
        <w:rFonts w:ascii="新細明體" w:hAnsi="新細明體" w:hint="eastAsia"/>
      </w:rPr>
      <w:t xml:space="preserve">第 </w:t>
    </w:r>
    <w:r w:rsidRPr="005858E8">
      <w:rPr>
        <w:rFonts w:ascii="新細明體" w:hAnsi="新細明體"/>
      </w:rPr>
      <w:fldChar w:fldCharType="begin"/>
    </w:r>
    <w:r w:rsidRPr="005858E8">
      <w:rPr>
        <w:rFonts w:ascii="新細明體" w:hAnsi="新細明體"/>
      </w:rPr>
      <w:instrText xml:space="preserve"> PAGE </w:instrText>
    </w:r>
    <w:r w:rsidRPr="005858E8">
      <w:rPr>
        <w:rFonts w:ascii="新細明體" w:hAnsi="新細明體"/>
      </w:rPr>
      <w:fldChar w:fldCharType="separate"/>
    </w:r>
    <w:r w:rsidR="00455127">
      <w:rPr>
        <w:rFonts w:ascii="新細明體" w:hAnsi="新細明體"/>
        <w:noProof/>
      </w:rPr>
      <w:t>2</w:t>
    </w:r>
    <w:r w:rsidRPr="005858E8">
      <w:rPr>
        <w:rFonts w:ascii="新細明體" w:hAnsi="新細明體"/>
      </w:rPr>
      <w:fldChar w:fldCharType="end"/>
    </w:r>
    <w:r w:rsidRPr="005858E8">
      <w:rPr>
        <w:rFonts w:ascii="新細明體" w:hAnsi="新細明體" w:hint="eastAsia"/>
      </w:rPr>
      <w:t xml:space="preserve"> 頁，共 </w:t>
    </w:r>
    <w:r w:rsidRPr="005858E8">
      <w:rPr>
        <w:rFonts w:ascii="新細明體" w:hAnsi="新細明體"/>
      </w:rPr>
      <w:fldChar w:fldCharType="begin"/>
    </w:r>
    <w:r w:rsidRPr="005858E8">
      <w:rPr>
        <w:rFonts w:ascii="新細明體" w:hAnsi="新細明體"/>
      </w:rPr>
      <w:instrText xml:space="preserve"> NUMPAGES </w:instrText>
    </w:r>
    <w:r w:rsidRPr="005858E8">
      <w:rPr>
        <w:rFonts w:ascii="新細明體" w:hAnsi="新細明體"/>
      </w:rPr>
      <w:fldChar w:fldCharType="separate"/>
    </w:r>
    <w:r w:rsidR="00455127">
      <w:rPr>
        <w:rFonts w:ascii="新細明體" w:hAnsi="新細明體"/>
        <w:noProof/>
      </w:rPr>
      <w:t>2</w:t>
    </w:r>
    <w:r w:rsidRPr="005858E8">
      <w:rPr>
        <w:rFonts w:ascii="新細明體" w:hAnsi="新細明體"/>
      </w:rPr>
      <w:fldChar w:fldCharType="end"/>
    </w:r>
    <w:r w:rsidRPr="005858E8">
      <w:rPr>
        <w:rFonts w:ascii="新細明體" w:hAnsi="新細明體" w:hint="eastAsia"/>
      </w:rPr>
      <w:t xml:space="preserve"> 頁</w:t>
    </w:r>
  </w:p>
  <w:p w14:paraId="294A6E0F" w14:textId="77777777" w:rsidR="009027DC" w:rsidRDefault="009027D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D02E" w14:textId="77777777" w:rsidR="005858E8" w:rsidRPr="005858E8" w:rsidRDefault="005858E8" w:rsidP="005858E8">
    <w:pPr>
      <w:pStyle w:val="a8"/>
      <w:jc w:val="center"/>
      <w:rPr>
        <w:rFonts w:ascii="新細明體" w:hAnsi="新細明體"/>
      </w:rPr>
    </w:pPr>
    <w:r w:rsidRPr="005858E8">
      <w:rPr>
        <w:rFonts w:ascii="新細明體" w:hAnsi="新細明體" w:hint="eastAsia"/>
      </w:rPr>
      <w:t xml:space="preserve">第 </w:t>
    </w:r>
    <w:r w:rsidRPr="005858E8">
      <w:rPr>
        <w:rFonts w:ascii="新細明體" w:hAnsi="新細明體"/>
      </w:rPr>
      <w:fldChar w:fldCharType="begin"/>
    </w:r>
    <w:r w:rsidRPr="005858E8">
      <w:rPr>
        <w:rFonts w:ascii="新細明體" w:hAnsi="新細明體"/>
      </w:rPr>
      <w:instrText xml:space="preserve"> PAGE </w:instrText>
    </w:r>
    <w:r w:rsidRPr="005858E8">
      <w:rPr>
        <w:rFonts w:ascii="新細明體" w:hAnsi="新細明體"/>
      </w:rPr>
      <w:fldChar w:fldCharType="separate"/>
    </w:r>
    <w:r w:rsidR="00455127">
      <w:rPr>
        <w:rFonts w:ascii="新細明體" w:hAnsi="新細明體"/>
        <w:noProof/>
      </w:rPr>
      <w:t>1</w:t>
    </w:r>
    <w:r w:rsidRPr="005858E8">
      <w:rPr>
        <w:rFonts w:ascii="新細明體" w:hAnsi="新細明體"/>
      </w:rPr>
      <w:fldChar w:fldCharType="end"/>
    </w:r>
    <w:r w:rsidRPr="005858E8">
      <w:rPr>
        <w:rFonts w:ascii="新細明體" w:hAnsi="新細明體" w:hint="eastAsia"/>
      </w:rPr>
      <w:t xml:space="preserve"> </w:t>
    </w:r>
    <w:r w:rsidRPr="005858E8">
      <w:rPr>
        <w:rFonts w:ascii="新細明體" w:hAnsi="新細明體" w:hint="eastAsia"/>
      </w:rPr>
      <w:t xml:space="preserve">頁，共 </w:t>
    </w:r>
    <w:r w:rsidRPr="005858E8">
      <w:rPr>
        <w:rFonts w:ascii="新細明體" w:hAnsi="新細明體"/>
      </w:rPr>
      <w:fldChar w:fldCharType="begin"/>
    </w:r>
    <w:r w:rsidRPr="005858E8">
      <w:rPr>
        <w:rFonts w:ascii="新細明體" w:hAnsi="新細明體"/>
      </w:rPr>
      <w:instrText xml:space="preserve"> NUMPAGES </w:instrText>
    </w:r>
    <w:r w:rsidRPr="005858E8">
      <w:rPr>
        <w:rFonts w:ascii="新細明體" w:hAnsi="新細明體"/>
      </w:rPr>
      <w:fldChar w:fldCharType="separate"/>
    </w:r>
    <w:r w:rsidR="00455127">
      <w:rPr>
        <w:rFonts w:ascii="新細明體" w:hAnsi="新細明體"/>
        <w:noProof/>
      </w:rPr>
      <w:t>2</w:t>
    </w:r>
    <w:r w:rsidRPr="005858E8">
      <w:rPr>
        <w:rFonts w:ascii="新細明體" w:hAnsi="新細明體"/>
      </w:rPr>
      <w:fldChar w:fldCharType="end"/>
    </w:r>
    <w:r w:rsidRPr="005858E8">
      <w:rPr>
        <w:rFonts w:ascii="新細明體" w:hAnsi="新細明體" w:hint="eastAsia"/>
      </w:rPr>
      <w:t xml:space="preserve"> 頁</w:t>
    </w:r>
  </w:p>
  <w:p w14:paraId="7A94780F" w14:textId="77777777" w:rsidR="005858E8" w:rsidRDefault="005858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8A29" w14:textId="77777777" w:rsidR="000D29A2" w:rsidRDefault="000D29A2">
      <w:r>
        <w:separator/>
      </w:r>
    </w:p>
    <w:p w14:paraId="179A284E" w14:textId="77777777" w:rsidR="000D29A2" w:rsidRDefault="000D29A2"/>
  </w:footnote>
  <w:footnote w:type="continuationSeparator" w:id="0">
    <w:p w14:paraId="420ED371" w14:textId="77777777" w:rsidR="000D29A2" w:rsidRDefault="000D29A2">
      <w:r>
        <w:continuationSeparator/>
      </w:r>
    </w:p>
    <w:p w14:paraId="4DD263C0" w14:textId="77777777" w:rsidR="000D29A2" w:rsidRDefault="000D29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9A15" w14:textId="77777777" w:rsidR="005D698D" w:rsidRDefault="000D29A2">
    <w:pPr>
      <w:pStyle w:val="a9"/>
    </w:pPr>
    <w:r>
      <w:rPr>
        <w:noProof/>
      </w:rPr>
      <w:pict w14:anchorId="0416C6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469" o:spid="_x0000_s1038" type="#_x0000_t75" style="position:absolute;margin-left:0;margin-top:0;width:487.15pt;height:330.65pt;z-index:-251657216;mso-position-horizontal:center;mso-position-horizontal-relative:margin;mso-position-vertical:center;mso-position-vertical-relative:margin" o:allowincell="f">
          <v:imagedata r:id="rId1" o:title="CPC Logo" gain="19661f" blacklevel="22938f"/>
          <w10:wrap anchorx="margin" anchory="margin"/>
        </v:shape>
      </w:pict>
    </w:r>
  </w:p>
  <w:p w14:paraId="04681836" w14:textId="77777777" w:rsidR="009027DC" w:rsidRDefault="009027D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29591" w14:textId="77777777" w:rsidR="005D698D" w:rsidRDefault="000D29A2">
    <w:pPr>
      <w:pStyle w:val="a9"/>
    </w:pPr>
    <w:r>
      <w:rPr>
        <w:noProof/>
      </w:rPr>
      <w:pict w14:anchorId="78C7F7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470" o:spid="_x0000_s1039" type="#_x0000_t75" style="position:absolute;margin-left:0;margin-top:0;width:487.15pt;height:330.65pt;z-index:-251656192;mso-position-horizontal:center;mso-position-horizontal-relative:margin;mso-position-vertical:center;mso-position-vertical-relative:margin" o:allowincell="f">
          <v:imagedata r:id="rId1" o:title="CPC Logo" gain="19661f" blacklevel="22938f"/>
          <w10:wrap anchorx="margin" anchory="margin"/>
        </v:shape>
      </w:pict>
    </w:r>
  </w:p>
  <w:p w14:paraId="6FE0ABC6" w14:textId="77777777" w:rsidR="009027DC" w:rsidRDefault="009027D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B9ABA" w14:textId="77777777" w:rsidR="00DA6084" w:rsidRDefault="000D29A2" w:rsidP="005228AB">
    <w:pPr>
      <w:pStyle w:val="a9"/>
      <w:jc w:val="right"/>
    </w:pPr>
    <w:r>
      <w:rPr>
        <w:noProof/>
      </w:rPr>
      <w:pict w14:anchorId="2A682B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468" o:spid="_x0000_s1037" type="#_x0000_t75" style="position:absolute;left:0;text-align:left;margin-left:0;margin-top:0;width:487.15pt;height:330.65pt;z-index:-251658240;mso-position-horizontal:center;mso-position-horizontal-relative:margin;mso-position-vertical:center;mso-position-vertical-relative:margin" o:allowincell="f">
          <v:imagedata r:id="rId1" o:title="CPC Logo" gain="19661f" blacklevel="22938f"/>
          <w10:wrap anchorx="margin" anchory="margin"/>
        </v:shape>
      </w:pict>
    </w:r>
    <w:r w:rsidR="005228AB">
      <w:rPr>
        <w:rFonts w:hint="eastAsia"/>
      </w:rPr>
      <w:t xml:space="preserve">                                                 </w:t>
    </w:r>
    <w:r w:rsidR="00814EC8">
      <w:rPr>
        <w:rFonts w:hint="eastAsia"/>
      </w:rPr>
      <w:t>版本</w:t>
    </w:r>
    <w:r w:rsidR="00814EC8">
      <w:rPr>
        <w:rFonts w:hint="eastAsia"/>
      </w:rPr>
      <w:t>:</w:t>
    </w:r>
    <w:r w:rsidR="003346C3">
      <w:fldChar w:fldCharType="begin"/>
    </w:r>
    <w:r w:rsidR="003346C3">
      <w:instrText xml:space="preserve"> </w:instrText>
    </w:r>
    <w:r w:rsidR="003346C3">
      <w:rPr>
        <w:rFonts w:hint="eastAsia"/>
      </w:rPr>
      <w:instrText>TIME \@ "e</w:instrText>
    </w:r>
    <w:r w:rsidR="003346C3">
      <w:rPr>
        <w:rFonts w:hint="eastAsia"/>
      </w:rPr>
      <w:instrText>年</w:instrText>
    </w:r>
    <w:r w:rsidR="003346C3">
      <w:rPr>
        <w:rFonts w:hint="eastAsia"/>
      </w:rPr>
      <w:instrText>M</w:instrText>
    </w:r>
    <w:r w:rsidR="003346C3">
      <w:rPr>
        <w:rFonts w:hint="eastAsia"/>
      </w:rPr>
      <w:instrText>月</w:instrText>
    </w:r>
    <w:r w:rsidR="003346C3">
      <w:rPr>
        <w:rFonts w:hint="eastAsia"/>
      </w:rPr>
      <w:instrText>d</w:instrText>
    </w:r>
    <w:r w:rsidR="003346C3">
      <w:rPr>
        <w:rFonts w:hint="eastAsia"/>
      </w:rPr>
      <w:instrText>日</w:instrText>
    </w:r>
    <w:r w:rsidR="003346C3">
      <w:rPr>
        <w:rFonts w:hint="eastAsia"/>
      </w:rPr>
      <w:instrText>"</w:instrText>
    </w:r>
    <w:r w:rsidR="003346C3">
      <w:instrText xml:space="preserve"> </w:instrText>
    </w:r>
    <w:r w:rsidR="003346C3">
      <w:fldChar w:fldCharType="separate"/>
    </w:r>
    <w:r>
      <w:rPr>
        <w:rFonts w:hint="eastAsia"/>
        <w:noProof/>
      </w:rPr>
      <w:t>114</w:t>
    </w:r>
    <w:r>
      <w:rPr>
        <w:rFonts w:hint="eastAsia"/>
        <w:noProof/>
      </w:rPr>
      <w:t>年</w:t>
    </w:r>
    <w:r>
      <w:rPr>
        <w:rFonts w:hint="eastAsia"/>
        <w:noProof/>
      </w:rPr>
      <w:t>9</w:t>
    </w:r>
    <w:r>
      <w:rPr>
        <w:rFonts w:hint="eastAsia"/>
        <w:noProof/>
      </w:rPr>
      <w:t>月</w:t>
    </w:r>
    <w:r>
      <w:rPr>
        <w:rFonts w:hint="eastAsia"/>
        <w:noProof/>
      </w:rPr>
      <w:t>8</w:t>
    </w:r>
    <w:r>
      <w:rPr>
        <w:rFonts w:hint="eastAsia"/>
        <w:noProof/>
      </w:rPr>
      <w:t>日</w:t>
    </w:r>
    <w:r w:rsidR="003346C3">
      <w:fldChar w:fldCharType="end"/>
    </w:r>
    <w:r w:rsidR="00DA6084">
      <w:rPr>
        <w:rFonts w:hint="eastAsia"/>
      </w:rPr>
      <w:t>版</w:t>
    </w:r>
  </w:p>
  <w:p w14:paraId="58AB8053" w14:textId="77777777" w:rsidR="00DA6084" w:rsidRDefault="00DA60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5B7A"/>
    <w:multiLevelType w:val="hybridMultilevel"/>
    <w:tmpl w:val="7638DF24"/>
    <w:lvl w:ilvl="0" w:tplc="28C6BAF0">
      <w:start w:val="1"/>
      <w:numFmt w:val="taiwaneseCountingThousand"/>
      <w:suff w:val="nothing"/>
      <w:lvlText w:val="%1、"/>
      <w:lvlJc w:val="left"/>
      <w:pPr>
        <w:ind w:left="707" w:hanging="480"/>
      </w:pPr>
      <w:rPr>
        <w:rFonts w:hint="default"/>
        <w:lang w:val="en-US"/>
      </w:rPr>
    </w:lvl>
    <w:lvl w:ilvl="1" w:tplc="9B78FA0E">
      <w:start w:val="1"/>
      <w:numFmt w:val="decimal"/>
      <w:lvlText w:val="%2."/>
      <w:lvlJc w:val="left"/>
      <w:pPr>
        <w:ind w:left="1678" w:hanging="31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39349DC"/>
    <w:multiLevelType w:val="hybridMultilevel"/>
    <w:tmpl w:val="1554836C"/>
    <w:lvl w:ilvl="0" w:tplc="194E41F8">
      <w:start w:val="1"/>
      <w:numFmt w:val="decimal"/>
      <w:suff w:val="nothing"/>
      <w:lvlText w:val="第%1條"/>
      <w:lvlJc w:val="left"/>
      <w:pPr>
        <w:ind w:left="1100" w:hanging="873"/>
      </w:pPr>
      <w:rPr>
        <w:rFonts w:asciiTheme="minorEastAsia" w:eastAsia="新細明體" w:hint="default"/>
        <w:b/>
        <w:i w:val="0"/>
        <w:sz w:val="24"/>
        <w:lang w:val="en-US"/>
      </w:rPr>
    </w:lvl>
    <w:lvl w:ilvl="1" w:tplc="0B5C0650">
      <w:start w:val="1"/>
      <w:numFmt w:val="taiwaneseCountingThousand"/>
      <w:suff w:val="nothing"/>
      <w:lvlText w:val="%2、"/>
      <w:lvlJc w:val="left"/>
      <w:pPr>
        <w:ind w:left="1474" w:hanging="510"/>
      </w:pPr>
      <w:rPr>
        <w:rFonts w:hint="default"/>
        <w:lang w:val="en-US"/>
      </w:rPr>
    </w:lvl>
    <w:lvl w:ilvl="2" w:tplc="86E20B56">
      <w:start w:val="1"/>
      <w:numFmt w:val="taiwaneseCountingThousand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D951DE"/>
    <w:multiLevelType w:val="hybridMultilevel"/>
    <w:tmpl w:val="F7B68182"/>
    <w:lvl w:ilvl="0" w:tplc="EEBC51BC">
      <w:start w:val="1"/>
      <w:numFmt w:val="decimal"/>
      <w:lvlText w:val="第1條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2269BC"/>
    <w:multiLevelType w:val="hybridMultilevel"/>
    <w:tmpl w:val="307C69F4"/>
    <w:lvl w:ilvl="0" w:tplc="180AA9F4">
      <w:start w:val="1"/>
      <w:numFmt w:val="taiwaneseCountingThousand"/>
      <w:lvlText w:val="%1、"/>
      <w:lvlJc w:val="left"/>
      <w:pPr>
        <w:ind w:left="120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12D11E41"/>
    <w:multiLevelType w:val="hybridMultilevel"/>
    <w:tmpl w:val="C62069E0"/>
    <w:lvl w:ilvl="0" w:tplc="BDC0EDC6">
      <w:start w:val="1"/>
      <w:numFmt w:val="decimal"/>
      <w:lvlText w:val="%1.條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1825D0"/>
    <w:multiLevelType w:val="hybridMultilevel"/>
    <w:tmpl w:val="EE0269AC"/>
    <w:lvl w:ilvl="0" w:tplc="C0A4ED1A">
      <w:start w:val="1"/>
      <w:numFmt w:val="taiwaneseCountingThousand"/>
      <w:suff w:val="nothing"/>
      <w:lvlText w:val="%1、"/>
      <w:lvlJc w:val="left"/>
      <w:pPr>
        <w:ind w:left="-333" w:hanging="480"/>
      </w:pPr>
      <w:rPr>
        <w:rFonts w:hint="default"/>
        <w:lang w:val="en-US"/>
      </w:rPr>
    </w:lvl>
    <w:lvl w:ilvl="1" w:tplc="FFCE4ABE">
      <w:start w:val="1"/>
      <w:numFmt w:val="decimal"/>
      <w:lvlText w:val="%2."/>
      <w:lvlJc w:val="left"/>
      <w:pPr>
        <w:ind w:left="640" w:hanging="319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120" w:hanging="480"/>
      </w:pPr>
    </w:lvl>
    <w:lvl w:ilvl="3" w:tplc="0409000F" w:tentative="1">
      <w:start w:val="1"/>
      <w:numFmt w:val="decimal"/>
      <w:lvlText w:val="%4."/>
      <w:lvlJc w:val="left"/>
      <w:pPr>
        <w:ind w:left="1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80" w:hanging="480"/>
      </w:pPr>
    </w:lvl>
    <w:lvl w:ilvl="5" w:tplc="0409001B" w:tentative="1">
      <w:start w:val="1"/>
      <w:numFmt w:val="lowerRoman"/>
      <w:lvlText w:val="%6."/>
      <w:lvlJc w:val="right"/>
      <w:pPr>
        <w:ind w:left="2560" w:hanging="480"/>
      </w:pPr>
    </w:lvl>
    <w:lvl w:ilvl="6" w:tplc="0409000F" w:tentative="1">
      <w:start w:val="1"/>
      <w:numFmt w:val="decimal"/>
      <w:lvlText w:val="%7."/>
      <w:lvlJc w:val="left"/>
      <w:pPr>
        <w:ind w:left="3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20" w:hanging="480"/>
      </w:pPr>
    </w:lvl>
    <w:lvl w:ilvl="8" w:tplc="0409001B" w:tentative="1">
      <w:start w:val="1"/>
      <w:numFmt w:val="lowerRoman"/>
      <w:lvlText w:val="%9."/>
      <w:lvlJc w:val="right"/>
      <w:pPr>
        <w:ind w:left="4000" w:hanging="480"/>
      </w:pPr>
    </w:lvl>
  </w:abstractNum>
  <w:abstractNum w:abstractNumId="6" w15:restartNumberingAfterBreak="0">
    <w:nsid w:val="2BE77D7C"/>
    <w:multiLevelType w:val="hybridMultilevel"/>
    <w:tmpl w:val="D5CEE95C"/>
    <w:lvl w:ilvl="0" w:tplc="180AA9F4">
      <w:start w:val="1"/>
      <w:numFmt w:val="taiwaneseCountingThousand"/>
      <w:lvlText w:val="%1、"/>
      <w:lvlJc w:val="left"/>
      <w:pPr>
        <w:ind w:left="1826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06" w:hanging="480"/>
      </w:pPr>
    </w:lvl>
    <w:lvl w:ilvl="2" w:tplc="0409001B" w:tentative="1">
      <w:start w:val="1"/>
      <w:numFmt w:val="lowerRoman"/>
      <w:lvlText w:val="%3."/>
      <w:lvlJc w:val="right"/>
      <w:pPr>
        <w:ind w:left="2786" w:hanging="480"/>
      </w:pPr>
    </w:lvl>
    <w:lvl w:ilvl="3" w:tplc="0409000F" w:tentative="1">
      <w:start w:val="1"/>
      <w:numFmt w:val="decimal"/>
      <w:lvlText w:val="%4."/>
      <w:lvlJc w:val="left"/>
      <w:pPr>
        <w:ind w:left="3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6" w:hanging="480"/>
      </w:pPr>
    </w:lvl>
    <w:lvl w:ilvl="5" w:tplc="0409001B" w:tentative="1">
      <w:start w:val="1"/>
      <w:numFmt w:val="lowerRoman"/>
      <w:lvlText w:val="%6."/>
      <w:lvlJc w:val="right"/>
      <w:pPr>
        <w:ind w:left="4226" w:hanging="480"/>
      </w:pPr>
    </w:lvl>
    <w:lvl w:ilvl="6" w:tplc="0409000F" w:tentative="1">
      <w:start w:val="1"/>
      <w:numFmt w:val="decimal"/>
      <w:lvlText w:val="%7."/>
      <w:lvlJc w:val="left"/>
      <w:pPr>
        <w:ind w:left="4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6" w:hanging="480"/>
      </w:pPr>
    </w:lvl>
    <w:lvl w:ilvl="8" w:tplc="0409001B" w:tentative="1">
      <w:start w:val="1"/>
      <w:numFmt w:val="lowerRoman"/>
      <w:lvlText w:val="%9."/>
      <w:lvlJc w:val="right"/>
      <w:pPr>
        <w:ind w:left="5666" w:hanging="480"/>
      </w:pPr>
    </w:lvl>
  </w:abstractNum>
  <w:abstractNum w:abstractNumId="7" w15:restartNumberingAfterBreak="0">
    <w:nsid w:val="2CD510E7"/>
    <w:multiLevelType w:val="multilevel"/>
    <w:tmpl w:val="0409001D"/>
    <w:styleLink w:val="2"/>
    <w:lvl w:ilvl="0">
      <w:start w:val="1"/>
      <w:numFmt w:val="decimal"/>
      <w:lvlText w:val="%1"/>
      <w:lvlJc w:val="left"/>
      <w:pPr>
        <w:ind w:left="425" w:hanging="425"/>
      </w:pPr>
      <w:rPr>
        <w:rFonts w:eastAsia="標楷體" w:hint="eastAsia"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5AC49A7"/>
    <w:multiLevelType w:val="multilevel"/>
    <w:tmpl w:val="BD54EFB6"/>
    <w:lvl w:ilvl="0">
      <w:start w:val="1"/>
      <w:numFmt w:val="none"/>
      <w:lvlText w:val="條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9" w15:restartNumberingAfterBreak="0">
    <w:nsid w:val="4C7723EA"/>
    <w:multiLevelType w:val="hybridMultilevel"/>
    <w:tmpl w:val="E766E450"/>
    <w:lvl w:ilvl="0" w:tplc="C2FE3780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4F605AC7"/>
    <w:multiLevelType w:val="hybridMultilevel"/>
    <w:tmpl w:val="8396BA9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22651EB"/>
    <w:multiLevelType w:val="hybridMultilevel"/>
    <w:tmpl w:val="E08856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1A6768"/>
    <w:multiLevelType w:val="hybridMultilevel"/>
    <w:tmpl w:val="53C08090"/>
    <w:lvl w:ilvl="0" w:tplc="BDC0EDC6">
      <w:start w:val="1"/>
      <w:numFmt w:val="decimal"/>
      <w:lvlText w:val="%1.條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0BD09BE"/>
    <w:multiLevelType w:val="hybridMultilevel"/>
    <w:tmpl w:val="BF56BD2C"/>
    <w:lvl w:ilvl="0" w:tplc="EEBC51BC">
      <w:start w:val="1"/>
      <w:numFmt w:val="decimal"/>
      <w:lvlText w:val="第1條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8F25827"/>
    <w:multiLevelType w:val="hybridMultilevel"/>
    <w:tmpl w:val="7CD0D750"/>
    <w:lvl w:ilvl="0" w:tplc="1A8E0DB6">
      <w:start w:val="1"/>
      <w:numFmt w:val="taiwaneseCountingThousand"/>
      <w:lvlText w:val="%1、"/>
      <w:lvlJc w:val="left"/>
      <w:pPr>
        <w:tabs>
          <w:tab w:val="num" w:pos="2025"/>
        </w:tabs>
        <w:ind w:left="202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5"/>
        </w:tabs>
        <w:ind w:left="22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5"/>
        </w:tabs>
        <w:ind w:left="37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5"/>
        </w:tabs>
        <w:ind w:left="51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5"/>
        </w:tabs>
        <w:ind w:left="5625" w:hanging="480"/>
      </w:pPr>
    </w:lvl>
  </w:abstractNum>
  <w:abstractNum w:abstractNumId="15" w15:restartNumberingAfterBreak="0">
    <w:nsid w:val="6B0020B8"/>
    <w:multiLevelType w:val="hybridMultilevel"/>
    <w:tmpl w:val="B83076E0"/>
    <w:lvl w:ilvl="0" w:tplc="C2FE3780">
      <w:start w:val="1"/>
      <w:numFmt w:val="taiwaneseCountingThousand"/>
      <w:lvlText w:val="%1、"/>
      <w:lvlJc w:val="left"/>
      <w:pPr>
        <w:ind w:left="218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6" w15:restartNumberingAfterBreak="0">
    <w:nsid w:val="6C832CB0"/>
    <w:multiLevelType w:val="hybridMultilevel"/>
    <w:tmpl w:val="C0E46832"/>
    <w:lvl w:ilvl="0" w:tplc="AEBE1E54">
      <w:start w:val="1"/>
      <w:numFmt w:val="decimal"/>
      <w:lvlText w:val="%1."/>
      <w:lvlJc w:val="left"/>
      <w:pPr>
        <w:tabs>
          <w:tab w:val="num" w:pos="1660"/>
        </w:tabs>
        <w:ind w:left="16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0"/>
        </w:tabs>
        <w:ind w:left="22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0"/>
        </w:tabs>
        <w:ind w:left="37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0"/>
        </w:tabs>
        <w:ind w:left="46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0"/>
        </w:tabs>
        <w:ind w:left="51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480"/>
      </w:pPr>
    </w:lvl>
  </w:abstractNum>
  <w:abstractNum w:abstractNumId="17" w15:restartNumberingAfterBreak="0">
    <w:nsid w:val="6DA824F7"/>
    <w:multiLevelType w:val="hybridMultilevel"/>
    <w:tmpl w:val="7C623C12"/>
    <w:lvl w:ilvl="0" w:tplc="8EC00120">
      <w:numFmt w:val="bullet"/>
      <w:lvlText w:val="○"/>
      <w:lvlJc w:val="left"/>
      <w:pPr>
        <w:tabs>
          <w:tab w:val="num" w:pos="1660"/>
        </w:tabs>
        <w:ind w:left="16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260"/>
        </w:tabs>
        <w:ind w:left="22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40"/>
        </w:tabs>
        <w:ind w:left="27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20"/>
        </w:tabs>
        <w:ind w:left="32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00"/>
        </w:tabs>
        <w:ind w:left="37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80"/>
        </w:tabs>
        <w:ind w:left="41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60"/>
        </w:tabs>
        <w:ind w:left="46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140"/>
        </w:tabs>
        <w:ind w:left="51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20"/>
        </w:tabs>
        <w:ind w:left="5620" w:hanging="480"/>
      </w:pPr>
      <w:rPr>
        <w:rFonts w:ascii="Wingdings" w:hAnsi="Wingdings" w:hint="default"/>
      </w:rPr>
    </w:lvl>
  </w:abstractNum>
  <w:abstractNum w:abstractNumId="18" w15:restartNumberingAfterBreak="0">
    <w:nsid w:val="7D9A42E6"/>
    <w:multiLevelType w:val="hybridMultilevel"/>
    <w:tmpl w:val="4B88F676"/>
    <w:lvl w:ilvl="0" w:tplc="984C41EC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732653572">
    <w:abstractNumId w:val="10"/>
  </w:num>
  <w:num w:numId="2" w16cid:durableId="1920864896">
    <w:abstractNumId w:val="16"/>
  </w:num>
  <w:num w:numId="3" w16cid:durableId="240913346">
    <w:abstractNumId w:val="14"/>
  </w:num>
  <w:num w:numId="4" w16cid:durableId="1498841049">
    <w:abstractNumId w:val="17"/>
  </w:num>
  <w:num w:numId="5" w16cid:durableId="1522664082">
    <w:abstractNumId w:val="11"/>
  </w:num>
  <w:num w:numId="6" w16cid:durableId="1613895823">
    <w:abstractNumId w:val="13"/>
  </w:num>
  <w:num w:numId="7" w16cid:durableId="152989740">
    <w:abstractNumId w:val="7"/>
  </w:num>
  <w:num w:numId="8" w16cid:durableId="515071790">
    <w:abstractNumId w:val="2"/>
  </w:num>
  <w:num w:numId="9" w16cid:durableId="672418255">
    <w:abstractNumId w:val="8"/>
  </w:num>
  <w:num w:numId="10" w16cid:durableId="200021018">
    <w:abstractNumId w:val="12"/>
  </w:num>
  <w:num w:numId="11" w16cid:durableId="456919891">
    <w:abstractNumId w:val="4"/>
  </w:num>
  <w:num w:numId="12" w16cid:durableId="684132136">
    <w:abstractNumId w:val="1"/>
  </w:num>
  <w:num w:numId="13" w16cid:durableId="2110543412">
    <w:abstractNumId w:val="6"/>
  </w:num>
  <w:num w:numId="14" w16cid:durableId="1250696701">
    <w:abstractNumId w:val="15"/>
  </w:num>
  <w:num w:numId="15" w16cid:durableId="939917694">
    <w:abstractNumId w:val="9"/>
  </w:num>
  <w:num w:numId="16" w16cid:durableId="1498880625">
    <w:abstractNumId w:val="3"/>
  </w:num>
  <w:num w:numId="17" w16cid:durableId="637534934">
    <w:abstractNumId w:val="5"/>
  </w:num>
  <w:num w:numId="18" w16cid:durableId="1165441637">
    <w:abstractNumId w:val="18"/>
  </w:num>
  <w:num w:numId="19" w16cid:durableId="196761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A2"/>
    <w:rsid w:val="000463EB"/>
    <w:rsid w:val="000533B4"/>
    <w:rsid w:val="00062A0C"/>
    <w:rsid w:val="00064329"/>
    <w:rsid w:val="0006760A"/>
    <w:rsid w:val="00070D7F"/>
    <w:rsid w:val="0007253F"/>
    <w:rsid w:val="00075115"/>
    <w:rsid w:val="00075C23"/>
    <w:rsid w:val="00082896"/>
    <w:rsid w:val="00086B44"/>
    <w:rsid w:val="00086E06"/>
    <w:rsid w:val="000C140B"/>
    <w:rsid w:val="000C2C2D"/>
    <w:rsid w:val="000D2957"/>
    <w:rsid w:val="000D29A2"/>
    <w:rsid w:val="000D3A0D"/>
    <w:rsid w:val="000E02E6"/>
    <w:rsid w:val="00105A81"/>
    <w:rsid w:val="0014069A"/>
    <w:rsid w:val="001445C3"/>
    <w:rsid w:val="00146C1F"/>
    <w:rsid w:val="0015020F"/>
    <w:rsid w:val="001506B1"/>
    <w:rsid w:val="0015671E"/>
    <w:rsid w:val="001812F3"/>
    <w:rsid w:val="00196DD5"/>
    <w:rsid w:val="001A2DA2"/>
    <w:rsid w:val="0022674D"/>
    <w:rsid w:val="002712F1"/>
    <w:rsid w:val="002840C9"/>
    <w:rsid w:val="002A430C"/>
    <w:rsid w:val="002B4961"/>
    <w:rsid w:val="002C6A5F"/>
    <w:rsid w:val="002D42A2"/>
    <w:rsid w:val="002E4466"/>
    <w:rsid w:val="003019B3"/>
    <w:rsid w:val="0030499C"/>
    <w:rsid w:val="00316F7A"/>
    <w:rsid w:val="0032083B"/>
    <w:rsid w:val="0032231C"/>
    <w:rsid w:val="003346C3"/>
    <w:rsid w:val="00336AE5"/>
    <w:rsid w:val="00346603"/>
    <w:rsid w:val="00357C49"/>
    <w:rsid w:val="00370589"/>
    <w:rsid w:val="00370A6B"/>
    <w:rsid w:val="003729C6"/>
    <w:rsid w:val="003A13A9"/>
    <w:rsid w:val="003C134C"/>
    <w:rsid w:val="003D6698"/>
    <w:rsid w:val="003E03F9"/>
    <w:rsid w:val="003F271D"/>
    <w:rsid w:val="003F2E98"/>
    <w:rsid w:val="004107B2"/>
    <w:rsid w:val="00432B9D"/>
    <w:rsid w:val="00455127"/>
    <w:rsid w:val="00464521"/>
    <w:rsid w:val="00464FBF"/>
    <w:rsid w:val="00476253"/>
    <w:rsid w:val="004E4235"/>
    <w:rsid w:val="004E64DD"/>
    <w:rsid w:val="004E65F2"/>
    <w:rsid w:val="004F26C5"/>
    <w:rsid w:val="00500CE1"/>
    <w:rsid w:val="005228AB"/>
    <w:rsid w:val="00527329"/>
    <w:rsid w:val="005273A8"/>
    <w:rsid w:val="00550910"/>
    <w:rsid w:val="00556CFC"/>
    <w:rsid w:val="00561DC8"/>
    <w:rsid w:val="005657B4"/>
    <w:rsid w:val="00565A8E"/>
    <w:rsid w:val="00570420"/>
    <w:rsid w:val="0057124C"/>
    <w:rsid w:val="00576761"/>
    <w:rsid w:val="00580C43"/>
    <w:rsid w:val="00581D4F"/>
    <w:rsid w:val="005858E8"/>
    <w:rsid w:val="005C1047"/>
    <w:rsid w:val="005C1FFD"/>
    <w:rsid w:val="005D698D"/>
    <w:rsid w:val="005E20E2"/>
    <w:rsid w:val="00606E4B"/>
    <w:rsid w:val="00615E85"/>
    <w:rsid w:val="006270C2"/>
    <w:rsid w:val="006424A4"/>
    <w:rsid w:val="00655244"/>
    <w:rsid w:val="00661301"/>
    <w:rsid w:val="00691742"/>
    <w:rsid w:val="006B0B64"/>
    <w:rsid w:val="006B21C3"/>
    <w:rsid w:val="00704A1D"/>
    <w:rsid w:val="0071512C"/>
    <w:rsid w:val="00717E7F"/>
    <w:rsid w:val="0072301F"/>
    <w:rsid w:val="0073144D"/>
    <w:rsid w:val="00735677"/>
    <w:rsid w:val="00745C7A"/>
    <w:rsid w:val="00756048"/>
    <w:rsid w:val="0076716B"/>
    <w:rsid w:val="00786C07"/>
    <w:rsid w:val="007D43A2"/>
    <w:rsid w:val="007F5BB3"/>
    <w:rsid w:val="0081022A"/>
    <w:rsid w:val="00814EC8"/>
    <w:rsid w:val="008166CE"/>
    <w:rsid w:val="0082514D"/>
    <w:rsid w:val="00873316"/>
    <w:rsid w:val="00880F82"/>
    <w:rsid w:val="008817F8"/>
    <w:rsid w:val="008A5A1D"/>
    <w:rsid w:val="008E069E"/>
    <w:rsid w:val="009027DC"/>
    <w:rsid w:val="009221AA"/>
    <w:rsid w:val="00926665"/>
    <w:rsid w:val="0094161D"/>
    <w:rsid w:val="00945352"/>
    <w:rsid w:val="00966C6A"/>
    <w:rsid w:val="00992B5A"/>
    <w:rsid w:val="009C4275"/>
    <w:rsid w:val="00A17129"/>
    <w:rsid w:val="00A441AA"/>
    <w:rsid w:val="00A5509D"/>
    <w:rsid w:val="00A75630"/>
    <w:rsid w:val="00A80CC9"/>
    <w:rsid w:val="00A836A2"/>
    <w:rsid w:val="00AA0AFD"/>
    <w:rsid w:val="00AC7D24"/>
    <w:rsid w:val="00AD4C55"/>
    <w:rsid w:val="00B11481"/>
    <w:rsid w:val="00B423C8"/>
    <w:rsid w:val="00B6123D"/>
    <w:rsid w:val="00B81172"/>
    <w:rsid w:val="00BD47B3"/>
    <w:rsid w:val="00BE3213"/>
    <w:rsid w:val="00BF7D62"/>
    <w:rsid w:val="00C25185"/>
    <w:rsid w:val="00C4731A"/>
    <w:rsid w:val="00C7589D"/>
    <w:rsid w:val="00CA4187"/>
    <w:rsid w:val="00CB0DC3"/>
    <w:rsid w:val="00CB5DC1"/>
    <w:rsid w:val="00CC676A"/>
    <w:rsid w:val="00CE361F"/>
    <w:rsid w:val="00CE47E5"/>
    <w:rsid w:val="00D022B6"/>
    <w:rsid w:val="00D5496D"/>
    <w:rsid w:val="00D60A87"/>
    <w:rsid w:val="00D8447D"/>
    <w:rsid w:val="00DA1164"/>
    <w:rsid w:val="00DA1EEF"/>
    <w:rsid w:val="00DA6084"/>
    <w:rsid w:val="00DB4B5D"/>
    <w:rsid w:val="00DC362B"/>
    <w:rsid w:val="00DD184E"/>
    <w:rsid w:val="00DE5F6E"/>
    <w:rsid w:val="00DF1845"/>
    <w:rsid w:val="00DF2181"/>
    <w:rsid w:val="00E0385A"/>
    <w:rsid w:val="00E15A87"/>
    <w:rsid w:val="00E22C4F"/>
    <w:rsid w:val="00E26DCC"/>
    <w:rsid w:val="00E27316"/>
    <w:rsid w:val="00E361F7"/>
    <w:rsid w:val="00E41700"/>
    <w:rsid w:val="00E45AEC"/>
    <w:rsid w:val="00E511EB"/>
    <w:rsid w:val="00E51FC2"/>
    <w:rsid w:val="00E55B28"/>
    <w:rsid w:val="00E6319C"/>
    <w:rsid w:val="00E759DC"/>
    <w:rsid w:val="00EC2828"/>
    <w:rsid w:val="00EC6E78"/>
    <w:rsid w:val="00ED626E"/>
    <w:rsid w:val="00EF2C3E"/>
    <w:rsid w:val="00F12478"/>
    <w:rsid w:val="00F42AC5"/>
    <w:rsid w:val="00F464C9"/>
    <w:rsid w:val="00F46F07"/>
    <w:rsid w:val="00F96F07"/>
    <w:rsid w:val="00FE76D6"/>
    <w:rsid w:val="00FE7C50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ED9C5"/>
  <w15:docId w15:val="{42DC598D-C7C9-4CE8-B053-655568F7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小企業"/>
    <w:basedOn w:val="a"/>
    <w:pPr>
      <w:tabs>
        <w:tab w:val="left" w:pos="10065"/>
      </w:tabs>
      <w:spacing w:before="1200" w:line="400" w:lineRule="atLeast"/>
      <w:jc w:val="center"/>
    </w:pPr>
    <w:rPr>
      <w:rFonts w:ascii="文新字海-粗圓" w:eastAsia="文新字海-粗圓"/>
      <w:spacing w:val="60"/>
      <w:sz w:val="56"/>
    </w:rPr>
  </w:style>
  <w:style w:type="paragraph" w:customStyle="1" w:styleId="1">
    <w:name w:val="內文1"/>
    <w:basedOn w:val="a"/>
    <w:pPr>
      <w:spacing w:before="120" w:after="240" w:line="400" w:lineRule="atLeast"/>
      <w:ind w:left="794" w:firstLine="680"/>
    </w:pPr>
    <w:rPr>
      <w:rFonts w:ascii="文新字海-中楷" w:eastAsia="文新字海-中楷"/>
      <w:spacing w:val="10"/>
      <w:sz w:val="32"/>
    </w:rPr>
  </w:style>
  <w:style w:type="paragraph" w:customStyle="1" w:styleId="a4">
    <w:name w:val="目一"/>
    <w:basedOn w:val="a"/>
    <w:pPr>
      <w:spacing w:before="120" w:after="120" w:line="400" w:lineRule="atLeast"/>
      <w:ind w:left="737"/>
    </w:pPr>
    <w:rPr>
      <w:sz w:val="32"/>
    </w:rPr>
  </w:style>
  <w:style w:type="paragraph" w:customStyle="1" w:styleId="a5">
    <w:name w:val="目壹"/>
    <w:basedOn w:val="a"/>
    <w:pPr>
      <w:spacing w:before="360" w:after="360" w:line="400" w:lineRule="atLeast"/>
    </w:pPr>
    <w:rPr>
      <w:sz w:val="36"/>
    </w:rPr>
  </w:style>
  <w:style w:type="paragraph" w:customStyle="1" w:styleId="a6">
    <w:name w:val="目錄"/>
    <w:basedOn w:val="a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  <w:tab w:val="left" w:pos="22080"/>
        <w:tab w:val="left" w:pos="23040"/>
        <w:tab w:val="left" w:pos="24000"/>
        <w:tab w:val="left" w:pos="24960"/>
      </w:tabs>
      <w:spacing w:before="480" w:after="480" w:line="400" w:lineRule="atLeast"/>
      <w:jc w:val="center"/>
    </w:pPr>
    <w:rPr>
      <w:spacing w:val="60"/>
      <w:sz w:val="44"/>
      <w:u w:val="single"/>
    </w:rPr>
  </w:style>
  <w:style w:type="paragraph" w:customStyle="1" w:styleId="a7">
    <w:name w:val="名稱.編號"/>
    <w:basedOn w:val="a6"/>
    <w:pPr>
      <w:tabs>
        <w:tab w:val="clear" w:pos="960"/>
        <w:tab w:val="clear" w:pos="1920"/>
        <w:tab w:val="clear" w:pos="2880"/>
        <w:tab w:val="clear" w:pos="3840"/>
        <w:tab w:val="clear" w:pos="4800"/>
        <w:tab w:val="clear" w:pos="5760"/>
        <w:tab w:val="clear" w:pos="6720"/>
        <w:tab w:val="clear" w:pos="7680"/>
        <w:tab w:val="clear" w:pos="8640"/>
        <w:tab w:val="clear" w:pos="9600"/>
        <w:tab w:val="clear" w:pos="10560"/>
        <w:tab w:val="clear" w:pos="11520"/>
        <w:tab w:val="clear" w:pos="12480"/>
        <w:tab w:val="clear" w:pos="13440"/>
        <w:tab w:val="clear" w:pos="14400"/>
        <w:tab w:val="clear" w:pos="15360"/>
        <w:tab w:val="clear" w:pos="16320"/>
        <w:tab w:val="clear" w:pos="17280"/>
        <w:tab w:val="clear" w:pos="18240"/>
        <w:tab w:val="clear" w:pos="19200"/>
        <w:tab w:val="clear" w:pos="20160"/>
        <w:tab w:val="clear" w:pos="21120"/>
        <w:tab w:val="clear" w:pos="22080"/>
        <w:tab w:val="clear" w:pos="23040"/>
        <w:tab w:val="clear" w:pos="24000"/>
        <w:tab w:val="clear" w:pos="24960"/>
      </w:tabs>
      <w:spacing w:before="120" w:after="60" w:line="360" w:lineRule="atLeast"/>
      <w:ind w:left="822"/>
      <w:jc w:val="left"/>
    </w:pPr>
    <w:rPr>
      <w:rFonts w:ascii="文新字海-中黑" w:eastAsia="文新字海-中黑"/>
      <w:spacing w:val="20"/>
      <w:sz w:val="40"/>
      <w:u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  <w:rPr>
      <w:sz w:val="20"/>
    </w:rPr>
  </w:style>
  <w:style w:type="character" w:styleId="ab">
    <w:name w:val="page number"/>
    <w:basedOn w:val="a0"/>
    <w:rPr>
      <w:sz w:val="20"/>
    </w:rPr>
  </w:style>
  <w:style w:type="paragraph" w:customStyle="1" w:styleId="ac">
    <w:name w:val="單位"/>
    <w:basedOn w:val="a6"/>
    <w:pPr>
      <w:tabs>
        <w:tab w:val="clear" w:pos="960"/>
        <w:tab w:val="clear" w:pos="1920"/>
        <w:tab w:val="clear" w:pos="2880"/>
        <w:tab w:val="clear" w:pos="3840"/>
        <w:tab w:val="clear" w:pos="4800"/>
        <w:tab w:val="clear" w:pos="5760"/>
        <w:tab w:val="clear" w:pos="6720"/>
        <w:tab w:val="clear" w:pos="7680"/>
        <w:tab w:val="clear" w:pos="8640"/>
        <w:tab w:val="clear" w:pos="9600"/>
        <w:tab w:val="clear" w:pos="10560"/>
        <w:tab w:val="clear" w:pos="11520"/>
        <w:tab w:val="clear" w:pos="12480"/>
        <w:tab w:val="clear" w:pos="13440"/>
        <w:tab w:val="clear" w:pos="14400"/>
        <w:tab w:val="clear" w:pos="15360"/>
        <w:tab w:val="clear" w:pos="16320"/>
        <w:tab w:val="clear" w:pos="17280"/>
        <w:tab w:val="clear" w:pos="18240"/>
        <w:tab w:val="clear" w:pos="19200"/>
        <w:tab w:val="clear" w:pos="20160"/>
        <w:tab w:val="clear" w:pos="21120"/>
        <w:tab w:val="clear" w:pos="22080"/>
        <w:tab w:val="clear" w:pos="23040"/>
        <w:tab w:val="clear" w:pos="24000"/>
        <w:tab w:val="clear" w:pos="24960"/>
      </w:tabs>
      <w:spacing w:before="120" w:after="0" w:line="360" w:lineRule="atLeast"/>
      <w:ind w:left="2410"/>
      <w:jc w:val="both"/>
    </w:pPr>
    <w:rPr>
      <w:spacing w:val="40"/>
      <w:sz w:val="36"/>
      <w:u w:val="none"/>
    </w:rPr>
  </w:style>
  <w:style w:type="paragraph" w:customStyle="1" w:styleId="ad">
    <w:name w:val="報告書"/>
    <w:basedOn w:val="a6"/>
    <w:pPr>
      <w:tabs>
        <w:tab w:val="clear" w:pos="960"/>
        <w:tab w:val="clear" w:pos="1920"/>
        <w:tab w:val="clear" w:pos="2880"/>
        <w:tab w:val="clear" w:pos="3840"/>
        <w:tab w:val="clear" w:pos="4800"/>
        <w:tab w:val="clear" w:pos="5760"/>
        <w:tab w:val="clear" w:pos="6720"/>
        <w:tab w:val="clear" w:pos="7680"/>
        <w:tab w:val="clear" w:pos="8640"/>
        <w:tab w:val="clear" w:pos="9600"/>
        <w:tab w:val="clear" w:pos="10560"/>
        <w:tab w:val="clear" w:pos="11520"/>
        <w:tab w:val="clear" w:pos="12480"/>
        <w:tab w:val="clear" w:pos="13440"/>
        <w:tab w:val="clear" w:pos="14400"/>
        <w:tab w:val="clear" w:pos="15360"/>
        <w:tab w:val="clear" w:pos="16320"/>
        <w:tab w:val="clear" w:pos="17280"/>
        <w:tab w:val="clear" w:pos="18240"/>
        <w:tab w:val="clear" w:pos="19200"/>
        <w:tab w:val="clear" w:pos="20160"/>
        <w:tab w:val="clear" w:pos="21120"/>
        <w:tab w:val="clear" w:pos="22080"/>
        <w:tab w:val="clear" w:pos="23040"/>
        <w:tab w:val="clear" w:pos="24000"/>
        <w:tab w:val="clear" w:pos="24960"/>
      </w:tabs>
      <w:spacing w:before="600" w:line="360" w:lineRule="atLeast"/>
      <w:ind w:left="1106"/>
      <w:jc w:val="left"/>
    </w:pPr>
    <w:rPr>
      <w:spacing w:val="170"/>
      <w:sz w:val="48"/>
      <w:u w:val="none"/>
    </w:rPr>
  </w:style>
  <w:style w:type="paragraph" w:customStyle="1" w:styleId="10">
    <w:name w:val="項目1"/>
    <w:basedOn w:val="a"/>
    <w:pPr>
      <w:spacing w:before="60" w:after="60"/>
      <w:ind w:left="1815" w:hanging="227"/>
    </w:pPr>
    <w:rPr>
      <w:rFonts w:ascii="文新字海-中楷"/>
      <w:sz w:val="30"/>
    </w:rPr>
  </w:style>
  <w:style w:type="paragraph" w:customStyle="1" w:styleId="20">
    <w:name w:val="項目2"/>
    <w:basedOn w:val="10"/>
    <w:pPr>
      <w:tabs>
        <w:tab w:val="left" w:pos="2807"/>
      </w:tabs>
    </w:pPr>
  </w:style>
  <w:style w:type="paragraph" w:customStyle="1" w:styleId="ae">
    <w:name w:val="項目一"/>
    <w:basedOn w:val="a"/>
    <w:pPr>
      <w:spacing w:before="120" w:after="240" w:line="440" w:lineRule="atLeast"/>
      <w:ind w:left="851"/>
    </w:pPr>
    <w:rPr>
      <w:sz w:val="32"/>
    </w:rPr>
  </w:style>
  <w:style w:type="paragraph" w:customStyle="1" w:styleId="af">
    <w:name w:val="項目內文"/>
    <w:basedOn w:val="a"/>
    <w:pPr>
      <w:spacing w:after="120"/>
      <w:ind w:left="1503" w:firstLine="595"/>
    </w:pPr>
    <w:rPr>
      <w:rFonts w:ascii="文新字海-中楷" w:eastAsia="文新字海-中楷"/>
      <w:sz w:val="30"/>
    </w:rPr>
  </w:style>
  <w:style w:type="paragraph" w:customStyle="1" w:styleId="af0">
    <w:name w:val="標題壹"/>
    <w:basedOn w:val="a"/>
    <w:pPr>
      <w:spacing w:after="360" w:line="400" w:lineRule="atLeast"/>
    </w:pPr>
    <w:rPr>
      <w:rFonts w:ascii="文新字海-粗黑" w:eastAsia="文新字海-粗黑"/>
      <w:sz w:val="40"/>
    </w:rPr>
  </w:style>
  <w:style w:type="paragraph" w:styleId="af1">
    <w:name w:val="Body Text"/>
    <w:basedOn w:val="a"/>
    <w:pPr>
      <w:spacing w:before="320"/>
      <w:jc w:val="center"/>
    </w:pPr>
    <w:rPr>
      <w:rFonts w:ascii="文新字海-特黑" w:eastAsia="標楷體"/>
      <w:b/>
      <w:sz w:val="48"/>
    </w:rPr>
  </w:style>
  <w:style w:type="paragraph" w:styleId="21">
    <w:name w:val="Body Text Indent 2"/>
    <w:basedOn w:val="a"/>
    <w:pPr>
      <w:spacing w:before="120"/>
      <w:ind w:left="1304" w:hanging="1304"/>
    </w:pPr>
    <w:rPr>
      <w:rFonts w:ascii="標楷體" w:eastAsia="標楷體"/>
      <w:spacing w:val="10"/>
    </w:rPr>
  </w:style>
  <w:style w:type="paragraph" w:styleId="22">
    <w:name w:val="Body Text 2"/>
    <w:basedOn w:val="a"/>
    <w:rPr>
      <w:rFonts w:ascii="標楷體" w:eastAsia="標楷體" w:hAnsi="標楷體"/>
      <w:sz w:val="28"/>
    </w:rPr>
  </w:style>
  <w:style w:type="paragraph" w:styleId="af2">
    <w:name w:val="Body Text Indent"/>
    <w:basedOn w:val="a"/>
    <w:pPr>
      <w:spacing w:before="120"/>
      <w:ind w:left="1304" w:hanging="1304"/>
    </w:pPr>
    <w:rPr>
      <w:rFonts w:ascii="標楷體" w:eastAsia="標楷體"/>
      <w:spacing w:val="10"/>
      <w:u w:val="single"/>
    </w:rPr>
  </w:style>
  <w:style w:type="paragraph" w:customStyle="1" w:styleId="af3">
    <w:name w:val="公文(署名)"/>
    <w:basedOn w:val="a"/>
    <w:pPr>
      <w:widowControl/>
      <w:autoSpaceDE/>
      <w:autoSpaceDN/>
      <w:adjustRightInd/>
      <w:jc w:val="center"/>
    </w:pPr>
    <w:rPr>
      <w:rFonts w:ascii="標楷體" w:eastAsia="標楷體" w:hAnsi="標楷體"/>
      <w:noProof/>
      <w:sz w:val="36"/>
      <w:lang w:bidi="he-IL"/>
    </w:rPr>
  </w:style>
  <w:style w:type="paragraph" w:customStyle="1" w:styleId="af4">
    <w:name w:val="說明"/>
    <w:basedOn w:val="a"/>
    <w:pPr>
      <w:tabs>
        <w:tab w:val="left" w:pos="7740"/>
      </w:tabs>
      <w:snapToGrid w:val="0"/>
      <w:spacing w:line="480" w:lineRule="atLeast"/>
      <w:ind w:leftChars="550" w:left="1320"/>
      <w:jc w:val="both"/>
    </w:pPr>
    <w:rPr>
      <w:rFonts w:eastAsia="標楷體"/>
      <w:color w:val="FF0000"/>
      <w:spacing w:val="10"/>
      <w:szCs w:val="24"/>
    </w:rPr>
  </w:style>
  <w:style w:type="character" w:customStyle="1" w:styleId="aa">
    <w:name w:val="頁首 字元"/>
    <w:link w:val="a9"/>
    <w:uiPriority w:val="99"/>
    <w:rsid w:val="00DA6084"/>
    <w:rPr>
      <w:rFonts w:ascii="Times New Roman" w:hAnsi="Times New Roman"/>
    </w:rPr>
  </w:style>
  <w:style w:type="paragraph" w:styleId="af5">
    <w:name w:val="Balloon Text"/>
    <w:basedOn w:val="a"/>
    <w:link w:val="af6"/>
    <w:rsid w:val="00DA60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rsid w:val="00DA6084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3346C3"/>
    <w:rPr>
      <w:color w:val="808080"/>
    </w:rPr>
  </w:style>
  <w:style w:type="character" w:customStyle="1" w:styleId="11">
    <w:name w:val="樣式1"/>
    <w:basedOn w:val="a0"/>
    <w:uiPriority w:val="1"/>
    <w:rsid w:val="005657B4"/>
    <w:rPr>
      <w:rFonts w:eastAsia="標楷體"/>
      <w:b/>
      <w:sz w:val="28"/>
    </w:rPr>
  </w:style>
  <w:style w:type="paragraph" w:styleId="af8">
    <w:name w:val="List Paragraph"/>
    <w:basedOn w:val="a"/>
    <w:uiPriority w:val="34"/>
    <w:qFormat/>
    <w:rsid w:val="00D8447D"/>
    <w:pPr>
      <w:ind w:leftChars="200" w:left="480"/>
    </w:pPr>
  </w:style>
  <w:style w:type="numbering" w:customStyle="1" w:styleId="2">
    <w:name w:val="樣式2"/>
    <w:uiPriority w:val="99"/>
    <w:rsid w:val="00E55B28"/>
    <w:pPr>
      <w:numPr>
        <w:numId w:val="7"/>
      </w:numPr>
    </w:pPr>
  </w:style>
  <w:style w:type="table" w:styleId="af9">
    <w:name w:val="Table Grid"/>
    <w:basedOn w:val="a1"/>
    <w:rsid w:val="000C1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Title"/>
    <w:basedOn w:val="a"/>
    <w:next w:val="a"/>
    <w:link w:val="afb"/>
    <w:qFormat/>
    <w:rsid w:val="00F42AC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b">
    <w:name w:val="標題 字元"/>
    <w:basedOn w:val="a0"/>
    <w:link w:val="afa"/>
    <w:rsid w:val="00F42AC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c">
    <w:name w:val="Intense Reference"/>
    <w:basedOn w:val="a0"/>
    <w:uiPriority w:val="32"/>
    <w:qFormat/>
    <w:rsid w:val="0007253F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00-2N110\13.%20114-&#20379;&#25033;&#37832;AI&#35336;&#30059;\22.%20&#35336;&#30059;&#35722;&#26356;&#12289;&#21512;&#32004;&#35722;&#26356;\&#31684;&#26412;\(&#26684;&#24335;)114&#24180;&#29256;&#21512;&#32004;&#20462;&#35330;&#21332;&#35696;&#2636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94AEA76FE049A39ADF04004E2F88D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E1F6213-C629-4FAC-B6E8-26A64F1B310F}"/>
      </w:docPartPr>
      <w:docPartBody>
        <w:p w:rsidR="000C27B6" w:rsidRDefault="000C27B6">
          <w:pPr>
            <w:pStyle w:val="AD94AEA76FE049A39ADF04004E2F88D4"/>
          </w:pPr>
          <w:r w:rsidRPr="00370A6B">
            <w:rPr>
              <w:rStyle w:val="a3"/>
              <w:rFonts w:ascii="新細明體" w:eastAsia="新細明體" w:hAnsi="新細明體" w:hint="eastAsia"/>
              <w:color w:val="000000" w:themeColor="text1"/>
              <w:shd w:val="pct15" w:color="auto" w:fill="FFFFFF"/>
            </w:rPr>
            <w:t>請</w:t>
          </w:r>
          <w:r>
            <w:rPr>
              <w:rStyle w:val="a3"/>
              <w:rFonts w:ascii="新細明體" w:eastAsia="新細明體" w:hAnsi="新細明體" w:hint="eastAsia"/>
              <w:color w:val="000000" w:themeColor="text1"/>
              <w:shd w:val="pct15" w:color="auto" w:fill="FFFFFF"/>
            </w:rPr>
            <w:t>輸入變更次數</w:t>
          </w:r>
        </w:p>
      </w:docPartBody>
    </w:docPart>
    <w:docPart>
      <w:docPartPr>
        <w:name w:val="8728FDC1F3294128BBF78032B2D1957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457D87D-2A71-4990-9C3F-5F3FF41FDD43}"/>
      </w:docPartPr>
      <w:docPartBody>
        <w:p w:rsidR="000C27B6" w:rsidRDefault="000C27B6">
          <w:pPr>
            <w:pStyle w:val="8728FDC1F3294128BBF78032B2D19579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請輸入甲方公司名稱</w:t>
          </w:r>
        </w:p>
      </w:docPartBody>
    </w:docPart>
    <w:docPart>
      <w:docPartPr>
        <w:name w:val="CA0F03121C3A4BFC887CB945D6AED1B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601313F-6EF2-48FB-B24A-99E3D48952B2}"/>
      </w:docPartPr>
      <w:docPartBody>
        <w:p w:rsidR="000C27B6" w:rsidRDefault="000C27B6">
          <w:pPr>
            <w:pStyle w:val="CA0F03121C3A4BFC887CB945D6AED1BB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</w:t>
          </w:r>
          <w:r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原合約</w:t>
          </w: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名稱</w:t>
          </w:r>
        </w:p>
      </w:docPartBody>
    </w:docPart>
    <w:docPart>
      <w:docPartPr>
        <w:name w:val="8EB85CC122AD4DFF8A2CB97053FE1AF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7A1F5A-4932-49AB-B48C-C298BCA8173F}"/>
      </w:docPartPr>
      <w:docPartBody>
        <w:p w:rsidR="000C27B6" w:rsidRDefault="000C27B6">
          <w:pPr>
            <w:pStyle w:val="8EB85CC122AD4DFF8A2CB97053FE1AFE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</w:t>
          </w:r>
          <w:r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合約編號</w:t>
          </w:r>
        </w:p>
      </w:docPartBody>
    </w:docPart>
    <w:docPart>
      <w:docPartPr>
        <w:name w:val="EA1F68ACE9FB4E54BA60A97AF914C82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47628B5-6043-4930-8DD8-339157F2EA11}"/>
      </w:docPartPr>
      <w:docPartBody>
        <w:p w:rsidR="000C27B6" w:rsidRDefault="000C27B6">
          <w:pPr>
            <w:pStyle w:val="EA1F68ACE9FB4E54BA60A97AF914C82F"/>
          </w:pPr>
          <w:r w:rsidRPr="00C7589D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請依實際情形敘述或</w:t>
          </w:r>
          <w:r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輸入</w:t>
          </w:r>
          <w:r w:rsidRPr="00C7589D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下列原因</w:t>
          </w:r>
          <w:r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：</w:t>
          </w:r>
          <w:r w:rsidRPr="00C7589D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◎甲方公司業務需求◎不可抗力因素◎雙方執行工作需求</w:t>
          </w:r>
        </w:p>
      </w:docPartBody>
    </w:docPart>
    <w:docPart>
      <w:docPartPr>
        <w:name w:val="82CD2E0B95564E4C8D75588054DAC7C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86A421D-1EFD-4F65-BA00-904405FCA415}"/>
      </w:docPartPr>
      <w:docPartBody>
        <w:p w:rsidR="000C27B6" w:rsidRDefault="000C27B6">
          <w:pPr>
            <w:pStyle w:val="82CD2E0B95564E4C8D75588054DAC7C8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</w:t>
          </w:r>
          <w:r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原合約合約變更條號</w:t>
          </w:r>
        </w:p>
      </w:docPartBody>
    </w:docPart>
    <w:docPart>
      <w:docPartPr>
        <w:name w:val="D647B472F9334DD39DD4FB8214CEA64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D1F27EA-3083-44AC-842C-5708DB27EC4F}"/>
      </w:docPartPr>
      <w:docPartBody>
        <w:p w:rsidR="000C27B6" w:rsidRDefault="000C27B6">
          <w:pPr>
            <w:pStyle w:val="D647B472F9334DD39DD4FB8214CEA649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請輸入甲方公司名稱</w:t>
          </w:r>
        </w:p>
      </w:docPartBody>
    </w:docPart>
    <w:docPart>
      <w:docPartPr>
        <w:name w:val="FA2FEDCD6FF0480A8DB0BBF11DAE3A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DF55AF5-9843-4C5A-A108-FA6B96F79E31}"/>
      </w:docPartPr>
      <w:docPartBody>
        <w:p w:rsidR="000C27B6" w:rsidRDefault="000C27B6">
          <w:pPr>
            <w:pStyle w:val="FA2FEDCD6FF0480A8DB0BBF11DAE3A24"/>
          </w:pPr>
          <w:r w:rsidRPr="00370A6B">
            <w:rPr>
              <w:rStyle w:val="a3"/>
              <w:rFonts w:ascii="新細明體" w:hAnsi="新細明體" w:hint="eastAsia"/>
              <w:color w:val="000000" w:themeColor="text1"/>
              <w:shd w:val="pct15" w:color="auto" w:fill="FFFFFF"/>
            </w:rPr>
            <w:t>請輸入簽約代表人職稱及姓名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文新字海-粗圓">
    <w:altName w:val="華康新特黑體(P)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中楷">
    <w:altName w:val="華康新特黑體(P)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粗黑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文新字海-特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B6"/>
    <w:rsid w:val="000C27B6"/>
    <w:rsid w:val="0058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Pr>
      <w:b/>
      <w:bCs/>
      <w:smallCaps/>
      <w:color w:val="156082" w:themeColor="accent1"/>
      <w:spacing w:val="5"/>
    </w:rPr>
  </w:style>
  <w:style w:type="paragraph" w:customStyle="1" w:styleId="AD94AEA76FE049A39ADF04004E2F88D4">
    <w:name w:val="AD94AEA76FE049A39ADF04004E2F88D4"/>
    <w:pPr>
      <w:widowControl w:val="0"/>
    </w:pPr>
  </w:style>
  <w:style w:type="paragraph" w:customStyle="1" w:styleId="8728FDC1F3294128BBF78032B2D19579">
    <w:name w:val="8728FDC1F3294128BBF78032B2D19579"/>
    <w:pPr>
      <w:widowControl w:val="0"/>
    </w:pPr>
  </w:style>
  <w:style w:type="paragraph" w:customStyle="1" w:styleId="CA0F03121C3A4BFC887CB945D6AED1BB">
    <w:name w:val="CA0F03121C3A4BFC887CB945D6AED1BB"/>
    <w:pPr>
      <w:widowControl w:val="0"/>
    </w:pPr>
  </w:style>
  <w:style w:type="paragraph" w:customStyle="1" w:styleId="8EB85CC122AD4DFF8A2CB97053FE1AFE">
    <w:name w:val="8EB85CC122AD4DFF8A2CB97053FE1AFE"/>
    <w:pPr>
      <w:widowControl w:val="0"/>
    </w:pPr>
  </w:style>
  <w:style w:type="paragraph" w:customStyle="1" w:styleId="EA1F68ACE9FB4E54BA60A97AF914C82F">
    <w:name w:val="EA1F68ACE9FB4E54BA60A97AF914C82F"/>
    <w:pPr>
      <w:widowControl w:val="0"/>
    </w:pPr>
  </w:style>
  <w:style w:type="paragraph" w:customStyle="1" w:styleId="82CD2E0B95564E4C8D75588054DAC7C8">
    <w:name w:val="82CD2E0B95564E4C8D75588054DAC7C8"/>
    <w:pPr>
      <w:widowControl w:val="0"/>
    </w:pPr>
  </w:style>
  <w:style w:type="paragraph" w:customStyle="1" w:styleId="D647B472F9334DD39DD4FB8214CEA649">
    <w:name w:val="D647B472F9334DD39DD4FB8214CEA649"/>
    <w:pPr>
      <w:widowControl w:val="0"/>
    </w:pPr>
  </w:style>
  <w:style w:type="paragraph" w:customStyle="1" w:styleId="FA2FEDCD6FF0480A8DB0BBF11DAE3A24">
    <w:name w:val="FA2FEDCD6FF0480A8DB0BBF11DAE3A24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912E-9670-43CA-B184-EE1CBB521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(格式)114年版合約修訂協議書</Template>
  <TotalTime>1</TotalTime>
  <Pages>2</Pages>
  <Words>451</Words>
  <Characters>58</Characters>
  <Application>Microsoft Office Word</Application>
  <DocSecurity>0</DocSecurity>
  <Lines>1</Lines>
  <Paragraphs>1</Paragraphs>
  <ScaleCrop>false</ScaleCrop>
  <Company>CPC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○○○○○○</dc:title>
  <dc:creator>CPC</dc:creator>
  <cp:lastModifiedBy>03543王秉心</cp:lastModifiedBy>
  <cp:revision>1</cp:revision>
  <cp:lastPrinted>2020-10-14T08:34:00Z</cp:lastPrinted>
  <dcterms:created xsi:type="dcterms:W3CDTF">2025-09-08T09:54:00Z</dcterms:created>
  <dcterms:modified xsi:type="dcterms:W3CDTF">2025-09-08T09:55:00Z</dcterms:modified>
</cp:coreProperties>
</file>